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21C1D9" w14:textId="0708CD8E" w:rsidR="5544F4E5" w:rsidRDefault="5544F4E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4889"/>
        <w:gridCol w:w="4890"/>
      </w:tblGrid>
      <w:tr w:rsidR="00145F4D" w:rsidRPr="00293D1C" w14:paraId="5D201A5D" w14:textId="77777777" w:rsidTr="00061166">
        <w:trPr>
          <w:trHeight w:val="454"/>
        </w:trPr>
        <w:tc>
          <w:tcPr>
            <w:tcW w:w="4889" w:type="dxa"/>
            <w:shd w:val="clear" w:color="auto" w:fill="auto"/>
            <w:vAlign w:val="center"/>
          </w:tcPr>
          <w:p w14:paraId="20479013" w14:textId="77777777" w:rsidR="00145F4D" w:rsidRPr="00293D1C" w:rsidRDefault="00145F4D" w:rsidP="00061166">
            <w:pPr>
              <w:jc w:val="center"/>
              <w:rPr>
                <w:b/>
              </w:rPr>
            </w:pPr>
            <w:r w:rsidRPr="00293D1C">
              <w:rPr>
                <w:b/>
              </w:rPr>
              <w:t>Naročnik</w:t>
            </w:r>
          </w:p>
        </w:tc>
        <w:tc>
          <w:tcPr>
            <w:tcW w:w="4890" w:type="dxa"/>
            <w:shd w:val="clear" w:color="auto" w:fill="auto"/>
            <w:vAlign w:val="center"/>
          </w:tcPr>
          <w:p w14:paraId="746EE3A5" w14:textId="77777777" w:rsidR="00145F4D" w:rsidRPr="00293D1C" w:rsidRDefault="00145F4D" w:rsidP="00061166">
            <w:pPr>
              <w:jc w:val="center"/>
              <w:rPr>
                <w:b/>
              </w:rPr>
            </w:pPr>
            <w:r w:rsidRPr="00293D1C">
              <w:rPr>
                <w:b/>
              </w:rPr>
              <w:t>Izvajalec</w:t>
            </w:r>
          </w:p>
        </w:tc>
      </w:tr>
      <w:tr w:rsidR="00145F4D" w14:paraId="67EC6829" w14:textId="77777777" w:rsidTr="00061166">
        <w:tc>
          <w:tcPr>
            <w:tcW w:w="4889" w:type="dxa"/>
            <w:shd w:val="clear" w:color="auto" w:fill="auto"/>
          </w:tcPr>
          <w:p w14:paraId="33A05181" w14:textId="77777777" w:rsidR="00145F4D" w:rsidRDefault="00145F4D" w:rsidP="00061166">
            <w:pPr>
              <w:jc w:val="left"/>
            </w:pPr>
          </w:p>
          <w:p w14:paraId="28639509" w14:textId="253D0A42" w:rsidR="00145F4D" w:rsidRDefault="00145F4D" w:rsidP="00061166">
            <w:pPr>
              <w:jc w:val="left"/>
            </w:pPr>
            <w:r>
              <w:t xml:space="preserve">Ministrstvo za </w:t>
            </w:r>
            <w:r w:rsidR="003401C6">
              <w:t>okolje, podnebje in energijo</w:t>
            </w:r>
          </w:p>
          <w:p w14:paraId="0F594593" w14:textId="006BC121" w:rsidR="00145F4D" w:rsidRPr="00293D1C" w:rsidRDefault="003401C6" w:rsidP="00061166">
            <w:pPr>
              <w:jc w:val="left"/>
              <w:rPr>
                <w:b/>
              </w:rPr>
            </w:pPr>
            <w:r>
              <w:rPr>
                <w:b/>
              </w:rPr>
              <w:t>INŠPEKTPORAT</w:t>
            </w:r>
            <w:r w:rsidR="00145F4D" w:rsidRPr="00293D1C">
              <w:rPr>
                <w:b/>
              </w:rPr>
              <w:t xml:space="preserve"> R</w:t>
            </w:r>
            <w:r w:rsidR="0046504F">
              <w:rPr>
                <w:b/>
              </w:rPr>
              <w:t>EPUBLIKE SLOVENIJE ZA OKOLJE IN ENERGIJO</w:t>
            </w:r>
          </w:p>
          <w:p w14:paraId="6ECEE0EE" w14:textId="77777777" w:rsidR="00145F4D" w:rsidRDefault="00145F4D" w:rsidP="00061166">
            <w:pPr>
              <w:jc w:val="left"/>
            </w:pPr>
          </w:p>
          <w:p w14:paraId="11980413" w14:textId="776362C8" w:rsidR="00145F4D" w:rsidRDefault="00145F4D" w:rsidP="00061166">
            <w:pPr>
              <w:jc w:val="left"/>
            </w:pPr>
            <w:r>
              <w:t xml:space="preserve">Dunajska cesta </w:t>
            </w:r>
            <w:r w:rsidR="0046504F">
              <w:t>56</w:t>
            </w:r>
            <w:r>
              <w:t>, 1000 Ljubljana</w:t>
            </w:r>
          </w:p>
          <w:p w14:paraId="0FE0F8E3" w14:textId="77777777" w:rsidR="00145F4D" w:rsidRDefault="00145F4D" w:rsidP="00061166">
            <w:pPr>
              <w:jc w:val="left"/>
            </w:pPr>
          </w:p>
          <w:p w14:paraId="44B8E7D8" w14:textId="77777777" w:rsidR="00145F4D" w:rsidRDefault="00145F4D" w:rsidP="00061166">
            <w:pPr>
              <w:jc w:val="left"/>
            </w:pPr>
            <w:r>
              <w:t>ki ga zastopa:</w:t>
            </w:r>
          </w:p>
          <w:p w14:paraId="0001B139" w14:textId="40474F7B" w:rsidR="00145F4D" w:rsidRPr="00D65BCB" w:rsidRDefault="0046504F" w:rsidP="00C560C1">
            <w:pPr>
              <w:jc w:val="left"/>
            </w:pPr>
            <w:r>
              <w:t>Mirana Omerzu</w:t>
            </w:r>
            <w:r w:rsidR="00C560C1">
              <w:t xml:space="preserve">, </w:t>
            </w:r>
            <w:r>
              <w:t>glavna inšpektorica</w:t>
            </w:r>
          </w:p>
        </w:tc>
        <w:tc>
          <w:tcPr>
            <w:tcW w:w="4890" w:type="dxa"/>
            <w:shd w:val="clear" w:color="auto" w:fill="auto"/>
          </w:tcPr>
          <w:p w14:paraId="5BF883FD" w14:textId="77777777" w:rsidR="00145F4D" w:rsidRDefault="00145F4D" w:rsidP="00061166">
            <w:pPr>
              <w:jc w:val="left"/>
            </w:pPr>
          </w:p>
        </w:tc>
      </w:tr>
    </w:tbl>
    <w:p w14:paraId="7364E022" w14:textId="77777777" w:rsidR="00145F4D" w:rsidRDefault="00145F4D" w:rsidP="00145F4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4889"/>
        <w:gridCol w:w="4890"/>
      </w:tblGrid>
      <w:tr w:rsidR="00145F4D" w14:paraId="4D6D11F4" w14:textId="77777777" w:rsidTr="00061166">
        <w:trPr>
          <w:trHeight w:val="397"/>
        </w:trPr>
        <w:tc>
          <w:tcPr>
            <w:tcW w:w="4889" w:type="dxa"/>
            <w:shd w:val="clear" w:color="auto" w:fill="auto"/>
            <w:vAlign w:val="center"/>
          </w:tcPr>
          <w:p w14:paraId="7FF76020" w14:textId="44CC7D4A" w:rsidR="00145F4D" w:rsidRDefault="00145F4D" w:rsidP="00061166">
            <w:pPr>
              <w:jc w:val="left"/>
            </w:pPr>
            <w:r>
              <w:t xml:space="preserve">Identifikacijska številka: </w:t>
            </w:r>
            <w:r w:rsidR="00BE2729" w:rsidRPr="00BE2729">
              <w:t>75700751</w:t>
            </w:r>
          </w:p>
        </w:tc>
        <w:tc>
          <w:tcPr>
            <w:tcW w:w="4890" w:type="dxa"/>
            <w:shd w:val="clear" w:color="auto" w:fill="auto"/>
            <w:vAlign w:val="center"/>
          </w:tcPr>
          <w:p w14:paraId="502F9B7E" w14:textId="77777777" w:rsidR="00145F4D" w:rsidRDefault="00145F4D" w:rsidP="00061166">
            <w:pPr>
              <w:jc w:val="left"/>
            </w:pPr>
            <w:r>
              <w:t xml:space="preserve">Identifikacijska številka: </w:t>
            </w:r>
          </w:p>
        </w:tc>
      </w:tr>
      <w:tr w:rsidR="00145F4D" w14:paraId="6836CC9C" w14:textId="77777777" w:rsidTr="00061166">
        <w:trPr>
          <w:trHeight w:val="397"/>
        </w:trPr>
        <w:tc>
          <w:tcPr>
            <w:tcW w:w="4889" w:type="dxa"/>
            <w:shd w:val="clear" w:color="auto" w:fill="auto"/>
            <w:vAlign w:val="center"/>
          </w:tcPr>
          <w:p w14:paraId="6C56AE08" w14:textId="59778FFF" w:rsidR="00145F4D" w:rsidRPr="00D65BCB" w:rsidRDefault="00145F4D" w:rsidP="00061166">
            <w:pPr>
              <w:jc w:val="left"/>
            </w:pPr>
            <w:r>
              <w:t xml:space="preserve">Matična številka: </w:t>
            </w:r>
            <w:r w:rsidR="00BE2729" w:rsidRPr="00BE2729">
              <w:t>2632721000</w:t>
            </w:r>
          </w:p>
        </w:tc>
        <w:tc>
          <w:tcPr>
            <w:tcW w:w="4890" w:type="dxa"/>
            <w:shd w:val="clear" w:color="auto" w:fill="auto"/>
            <w:vAlign w:val="center"/>
          </w:tcPr>
          <w:p w14:paraId="545F546D" w14:textId="77777777" w:rsidR="00145F4D" w:rsidRDefault="00145F4D" w:rsidP="00061166">
            <w:pPr>
              <w:jc w:val="left"/>
            </w:pPr>
            <w:r>
              <w:t xml:space="preserve">Matična številka: </w:t>
            </w:r>
          </w:p>
        </w:tc>
      </w:tr>
      <w:tr w:rsidR="00145F4D" w14:paraId="14E780EC" w14:textId="77777777" w:rsidTr="00061166">
        <w:trPr>
          <w:trHeight w:val="397"/>
        </w:trPr>
        <w:tc>
          <w:tcPr>
            <w:tcW w:w="4889" w:type="dxa"/>
            <w:shd w:val="clear" w:color="auto" w:fill="auto"/>
            <w:vAlign w:val="center"/>
          </w:tcPr>
          <w:p w14:paraId="195475E9" w14:textId="403D6EE2" w:rsidR="00145F4D" w:rsidRDefault="00145F4D" w:rsidP="00061166">
            <w:pPr>
              <w:jc w:val="left"/>
            </w:pPr>
            <w:r w:rsidRPr="00D65BCB">
              <w:t>Transakcijski račun:</w:t>
            </w:r>
            <w:r>
              <w:t xml:space="preserve"> </w:t>
            </w:r>
            <w:r w:rsidR="00F9328C" w:rsidRPr="00F9328C">
              <w:t>SI56 01100-6300109972</w:t>
            </w:r>
          </w:p>
        </w:tc>
        <w:tc>
          <w:tcPr>
            <w:tcW w:w="4890" w:type="dxa"/>
            <w:shd w:val="clear" w:color="auto" w:fill="auto"/>
            <w:vAlign w:val="center"/>
          </w:tcPr>
          <w:p w14:paraId="583C1B13" w14:textId="77777777" w:rsidR="00145F4D" w:rsidRDefault="00145F4D" w:rsidP="00061166">
            <w:pPr>
              <w:jc w:val="left"/>
            </w:pPr>
            <w:r w:rsidRPr="00D65BCB">
              <w:t>Transakcijski račun:</w:t>
            </w:r>
            <w:r>
              <w:t xml:space="preserve"> </w:t>
            </w:r>
          </w:p>
        </w:tc>
      </w:tr>
      <w:tr w:rsidR="00145F4D" w14:paraId="4F61C214" w14:textId="77777777" w:rsidTr="00061166">
        <w:trPr>
          <w:trHeight w:val="397"/>
        </w:trPr>
        <w:tc>
          <w:tcPr>
            <w:tcW w:w="4889" w:type="dxa"/>
            <w:shd w:val="clear" w:color="auto" w:fill="auto"/>
            <w:vAlign w:val="center"/>
          </w:tcPr>
          <w:p w14:paraId="1049891F" w14:textId="5D84A026" w:rsidR="00145F4D" w:rsidRPr="00D65BCB" w:rsidRDefault="00145F4D" w:rsidP="00061166">
            <w:pPr>
              <w:jc w:val="left"/>
            </w:pPr>
            <w:r w:rsidRPr="00D65BCB">
              <w:t>Telefon:</w:t>
            </w:r>
            <w:r>
              <w:t xml:space="preserve"> </w:t>
            </w:r>
            <w:r w:rsidR="00D507C4" w:rsidRPr="00D507C4">
              <w:t>01</w:t>
            </w:r>
            <w:r w:rsidR="00D507C4">
              <w:t>/</w:t>
            </w:r>
            <w:r w:rsidR="00D507C4" w:rsidRPr="00D507C4">
              <w:t>420 44 88</w:t>
            </w:r>
          </w:p>
        </w:tc>
        <w:tc>
          <w:tcPr>
            <w:tcW w:w="4890" w:type="dxa"/>
            <w:shd w:val="clear" w:color="auto" w:fill="auto"/>
            <w:vAlign w:val="center"/>
          </w:tcPr>
          <w:p w14:paraId="701E2441" w14:textId="77777777" w:rsidR="00145F4D" w:rsidRPr="00D65BCB" w:rsidRDefault="00145F4D" w:rsidP="00061166">
            <w:pPr>
              <w:jc w:val="left"/>
            </w:pPr>
            <w:r w:rsidRPr="00D65BCB">
              <w:t>Telefon:</w:t>
            </w:r>
            <w:r>
              <w:t xml:space="preserve"> </w:t>
            </w:r>
          </w:p>
        </w:tc>
      </w:tr>
      <w:tr w:rsidR="00145F4D" w14:paraId="43F13BFE" w14:textId="77777777" w:rsidTr="00061166">
        <w:trPr>
          <w:trHeight w:val="397"/>
        </w:trPr>
        <w:tc>
          <w:tcPr>
            <w:tcW w:w="4889" w:type="dxa"/>
            <w:shd w:val="clear" w:color="auto" w:fill="auto"/>
            <w:vAlign w:val="center"/>
          </w:tcPr>
          <w:p w14:paraId="745F6BD4" w14:textId="6B829B76" w:rsidR="00145F4D" w:rsidRPr="00D65BCB" w:rsidRDefault="00145F4D" w:rsidP="00061166">
            <w:pPr>
              <w:jc w:val="left"/>
            </w:pPr>
            <w:r w:rsidRPr="00D65BCB">
              <w:t>E-pošta:</w:t>
            </w:r>
            <w:r>
              <w:t xml:space="preserve"> gp.</w:t>
            </w:r>
            <w:r w:rsidR="0046504F">
              <w:t>irsoe</w:t>
            </w:r>
            <w:r>
              <w:t>@gov.si</w:t>
            </w:r>
          </w:p>
        </w:tc>
        <w:tc>
          <w:tcPr>
            <w:tcW w:w="4890" w:type="dxa"/>
            <w:shd w:val="clear" w:color="auto" w:fill="auto"/>
            <w:vAlign w:val="center"/>
          </w:tcPr>
          <w:p w14:paraId="0BB899CE" w14:textId="77777777" w:rsidR="00145F4D" w:rsidRPr="00D65BCB" w:rsidRDefault="00145F4D" w:rsidP="00061166">
            <w:pPr>
              <w:jc w:val="left"/>
            </w:pPr>
            <w:r w:rsidRPr="00D65BCB">
              <w:t>E-pošta:</w:t>
            </w:r>
            <w:r>
              <w:t xml:space="preserve"> </w:t>
            </w:r>
          </w:p>
        </w:tc>
      </w:tr>
      <w:tr w:rsidR="00145F4D" w14:paraId="566EC8DA" w14:textId="77777777" w:rsidTr="00061166">
        <w:trPr>
          <w:trHeight w:val="567"/>
        </w:trPr>
        <w:tc>
          <w:tcPr>
            <w:tcW w:w="4889" w:type="dxa"/>
            <w:shd w:val="clear" w:color="auto" w:fill="auto"/>
            <w:vAlign w:val="center"/>
          </w:tcPr>
          <w:p w14:paraId="1897560B" w14:textId="77777777" w:rsidR="00145F4D" w:rsidRDefault="00145F4D" w:rsidP="00061166">
            <w:pPr>
              <w:jc w:val="left"/>
            </w:pPr>
            <w:r>
              <w:t>Podpisnik pogodbe:</w:t>
            </w:r>
          </w:p>
          <w:p w14:paraId="00CCA483" w14:textId="2A735380" w:rsidR="00145F4D" w:rsidRPr="00D65BCB" w:rsidRDefault="0046504F" w:rsidP="00061166">
            <w:pPr>
              <w:jc w:val="left"/>
            </w:pPr>
            <w:r>
              <w:t>Mirana Omerzu, glavna inšpektorica</w:t>
            </w:r>
          </w:p>
        </w:tc>
        <w:tc>
          <w:tcPr>
            <w:tcW w:w="4890" w:type="dxa"/>
            <w:shd w:val="clear" w:color="auto" w:fill="auto"/>
            <w:vAlign w:val="center"/>
          </w:tcPr>
          <w:p w14:paraId="45CFF820" w14:textId="77777777" w:rsidR="00145F4D" w:rsidRPr="00D65BCB" w:rsidRDefault="00145F4D" w:rsidP="00061166">
            <w:pPr>
              <w:jc w:val="left"/>
            </w:pPr>
            <w:r>
              <w:t>Podpisnik pogodbe:</w:t>
            </w:r>
          </w:p>
        </w:tc>
      </w:tr>
    </w:tbl>
    <w:p w14:paraId="731C47B5" w14:textId="77777777" w:rsidR="00875B45" w:rsidRPr="00D65BCB" w:rsidRDefault="00875B45" w:rsidP="004A31D3"/>
    <w:p w14:paraId="1EF7D5E7" w14:textId="77777777" w:rsidR="0086621F" w:rsidRPr="00D65BCB" w:rsidRDefault="0086621F" w:rsidP="004A31D3"/>
    <w:p w14:paraId="24D5CF2B" w14:textId="77777777" w:rsidR="00360EFE" w:rsidRPr="00D65BCB" w:rsidRDefault="0037466B" w:rsidP="00360EFE">
      <w:r w:rsidRPr="00D65BCB">
        <w:t>s</w:t>
      </w:r>
      <w:r w:rsidR="00875B45" w:rsidRPr="00D65BCB">
        <w:t>kleneta</w:t>
      </w:r>
    </w:p>
    <w:p w14:paraId="39796CB4" w14:textId="77777777" w:rsidR="0086621F" w:rsidRPr="00D65BCB" w:rsidRDefault="0086621F" w:rsidP="00360EFE"/>
    <w:p w14:paraId="024C0531" w14:textId="77777777" w:rsidR="0086621F" w:rsidRPr="00D65BCB" w:rsidRDefault="0086621F" w:rsidP="00360EFE"/>
    <w:p w14:paraId="396FED70" w14:textId="77777777" w:rsidR="0037466B" w:rsidRPr="00D65BCB" w:rsidRDefault="0037466B" w:rsidP="00360EFE"/>
    <w:p w14:paraId="15F4A3DB" w14:textId="54CF912F" w:rsidR="0086621F" w:rsidRPr="00D65BCB" w:rsidRDefault="00F4773D" w:rsidP="00613DCD">
      <w:pPr>
        <w:pStyle w:val="Naslov1"/>
      </w:pPr>
      <w:r w:rsidRPr="00D65BCB">
        <w:t xml:space="preserve">KROVNO </w:t>
      </w:r>
      <w:r w:rsidR="0086621F" w:rsidRPr="00D65BCB">
        <w:t xml:space="preserve">POGODBO ŠT. </w:t>
      </w:r>
      <w:r w:rsidR="0009415C" w:rsidRPr="00D65BCB">
        <w:t>__</w:t>
      </w:r>
      <w:r w:rsidR="00835BC7">
        <w:t>___</w:t>
      </w:r>
      <w:r w:rsidR="0009415C" w:rsidRPr="00D65BCB">
        <w:t>__</w:t>
      </w:r>
    </w:p>
    <w:p w14:paraId="32AF37B8" w14:textId="77777777" w:rsidR="0086621F" w:rsidRPr="00D65BCB" w:rsidRDefault="0086621F" w:rsidP="00360EFE"/>
    <w:p w14:paraId="06F9599A" w14:textId="77777777" w:rsidR="0086621F" w:rsidRPr="00D65BCB" w:rsidRDefault="0086621F" w:rsidP="00360EFE"/>
    <w:p w14:paraId="26EF0E90" w14:textId="77777777" w:rsidR="0086621F" w:rsidRPr="00D65BCB" w:rsidRDefault="00875B45" w:rsidP="00EB5F91">
      <w:pPr>
        <w:pStyle w:val="Naslov2"/>
      </w:pPr>
      <w:r w:rsidRPr="00D65BCB">
        <w:t>Uvodne določbe</w:t>
      </w:r>
    </w:p>
    <w:p w14:paraId="3C0E64D5" w14:textId="77777777" w:rsidR="0086621F" w:rsidRPr="00D65BCB" w:rsidRDefault="0086621F" w:rsidP="00EB5F91">
      <w:pPr>
        <w:pStyle w:val="Naslov3"/>
      </w:pPr>
      <w:r w:rsidRPr="00D65BCB">
        <w:t>člen</w:t>
      </w:r>
    </w:p>
    <w:p w14:paraId="0F3F13E7" w14:textId="77777777" w:rsidR="0009415C" w:rsidRPr="00D65BCB" w:rsidRDefault="00C069BE" w:rsidP="00360EFE">
      <w:pPr>
        <w:pStyle w:val="NavadenPred"/>
      </w:pPr>
      <w:r w:rsidRPr="00D65BCB">
        <w:t xml:space="preserve">Pogodbeni stranki </w:t>
      </w:r>
      <w:r w:rsidR="0009415C" w:rsidRPr="00D65BCB">
        <w:t>uvodoma ugotavljata:</w:t>
      </w:r>
    </w:p>
    <w:p w14:paraId="66573676" w14:textId="50E1CA23" w:rsidR="00A108A4" w:rsidRDefault="0009415C" w:rsidP="006A4591">
      <w:pPr>
        <w:pStyle w:val="Nastevanje1"/>
      </w:pPr>
      <w:r w:rsidRPr="00D65BCB">
        <w:t>da je</w:t>
      </w:r>
      <w:r w:rsidR="00A108A4">
        <w:t xml:space="preserve"> Ministrstvo za </w:t>
      </w:r>
      <w:r w:rsidR="00D507C4">
        <w:t>okolje, podnebje in energijo</w:t>
      </w:r>
      <w:r w:rsidR="00A108A4">
        <w:t xml:space="preserve">, </w:t>
      </w:r>
      <w:r w:rsidR="00D507C4">
        <w:t>Inšpektorat Republike Slovenije za okolje in energijo</w:t>
      </w:r>
      <w:r w:rsidR="00A108A4">
        <w:t xml:space="preserve"> (v nadaljevanju: naročnik) izvedel postopek oddaje </w:t>
      </w:r>
      <w:r w:rsidR="006F1D6E">
        <w:t xml:space="preserve">javnega </w:t>
      </w:r>
      <w:r w:rsidR="00A108A4">
        <w:t>naročila, katereg</w:t>
      </w:r>
      <w:r w:rsidR="00712EC0">
        <w:t xml:space="preserve">a </w:t>
      </w:r>
      <w:r w:rsidR="00A108A4">
        <w:t>predmet je »</w:t>
      </w:r>
      <w:r w:rsidR="00712EC0">
        <w:t>Vzdrževanje informacijskega sistema INSPIS</w:t>
      </w:r>
      <w:r w:rsidR="008B5F9E">
        <w:t>«</w:t>
      </w:r>
      <w:r w:rsidR="00712EC0">
        <w:t>;</w:t>
      </w:r>
    </w:p>
    <w:p w14:paraId="315CE735" w14:textId="4773E47E" w:rsidR="0066119A" w:rsidRDefault="47794CBB" w:rsidP="0066119A">
      <w:pPr>
        <w:pStyle w:val="Nastevanje1"/>
      </w:pPr>
      <w:r>
        <w:t xml:space="preserve">da je naročnik za predmetno javno naročilo izvedel odprti postopek z oznako </w:t>
      </w:r>
      <w:r w:rsidR="005F1B56">
        <w:t>»</w:t>
      </w:r>
      <w:r w:rsidR="00EF11D9">
        <w:t>Vzdrževanje informacijskega sistema INSPIS 2024</w:t>
      </w:r>
      <w:r w:rsidR="005F1B56">
        <w:t>«</w:t>
      </w:r>
      <w:r w:rsidR="028D9496">
        <w:t>,</w:t>
      </w:r>
      <w:r>
        <w:t xml:space="preserve"> za izvedbo storitev vzdrževanja informacijskega sistema INSPIS, ki je bil objavljen na portalu javnih naročil dne __</w:t>
      </w:r>
      <w:r w:rsidR="6AAF33BA">
        <w:t>___</w:t>
      </w:r>
      <w:r>
        <w:t xml:space="preserve">__ pod št. objave JN </w:t>
      </w:r>
      <w:r w:rsidR="5CD01CC4">
        <w:t>______</w:t>
      </w:r>
      <w:r>
        <w:t>/202</w:t>
      </w:r>
      <w:r w:rsidR="560AAF4C">
        <w:t>4</w:t>
      </w:r>
      <w:r>
        <w:t xml:space="preserve"> in v Uradnemu listu EU z oznako</w:t>
      </w:r>
      <w:r w:rsidR="3AE972BD">
        <w:t xml:space="preserve"> </w:t>
      </w:r>
      <w:r>
        <w:t>__</w:t>
      </w:r>
      <w:r w:rsidR="6AAF33BA">
        <w:t>______</w:t>
      </w:r>
      <w:r>
        <w:t xml:space="preserve"> z dne __</w:t>
      </w:r>
      <w:r w:rsidR="6AAF33BA">
        <w:t>_____</w:t>
      </w:r>
      <w:r>
        <w:t>_</w:t>
      </w:r>
      <w:r w:rsidR="3AE972BD">
        <w:t>_</w:t>
      </w:r>
      <w:r>
        <w:t>;</w:t>
      </w:r>
    </w:p>
    <w:p w14:paraId="541EB199" w14:textId="636AD1A6" w:rsidR="0066119A" w:rsidRPr="006B24DB" w:rsidRDefault="0066119A" w:rsidP="0066119A">
      <w:pPr>
        <w:pStyle w:val="Nastevanje1"/>
      </w:pPr>
      <w:bookmarkStart w:id="0" w:name="_Hlk83380322"/>
      <w:r w:rsidRPr="006B24DB">
        <w:t>da pomenita po tej pogodbi informacijski sistem INSPIS tako njun</w:t>
      </w:r>
      <w:r w:rsidR="00D93444">
        <w:t>o</w:t>
      </w:r>
      <w:r w:rsidRPr="006B24DB">
        <w:t xml:space="preserve"> </w:t>
      </w:r>
      <w:r w:rsidR="004B6A28" w:rsidRPr="006B24DB">
        <w:t>produkcijsk</w:t>
      </w:r>
      <w:r w:rsidR="00D93444">
        <w:t>o</w:t>
      </w:r>
      <w:r w:rsidR="004B6A28" w:rsidRPr="006B24DB">
        <w:t xml:space="preserve"> </w:t>
      </w:r>
      <w:r w:rsidRPr="006B24DB">
        <w:t xml:space="preserve">kot </w:t>
      </w:r>
      <w:r w:rsidR="004B6A28" w:rsidRPr="006B24DB">
        <w:t>testn</w:t>
      </w:r>
      <w:r w:rsidR="00D93444">
        <w:t>o</w:t>
      </w:r>
      <w:r w:rsidR="004B6A28" w:rsidRPr="006B24DB">
        <w:t xml:space="preserve"> </w:t>
      </w:r>
      <w:r w:rsidR="00D93444">
        <w:t>okolje</w:t>
      </w:r>
      <w:r w:rsidRPr="006B24DB">
        <w:t>;</w:t>
      </w:r>
    </w:p>
    <w:bookmarkEnd w:id="0"/>
    <w:p w14:paraId="373E539B" w14:textId="0AA5AA64" w:rsidR="001530DD" w:rsidRPr="00D65BCB" w:rsidRDefault="001530DD" w:rsidP="001530DD">
      <w:pPr>
        <w:pStyle w:val="Nastevanje1"/>
      </w:pPr>
      <w:r w:rsidRPr="00D65BCB">
        <w:t xml:space="preserve">da </w:t>
      </w:r>
      <w:r w:rsidR="00A108A4">
        <w:t>se krovna pogodba</w:t>
      </w:r>
      <w:r w:rsidR="003356C9">
        <w:t xml:space="preserve"> </w:t>
      </w:r>
      <w:r w:rsidR="00A108A4">
        <w:t xml:space="preserve">sklepa </w:t>
      </w:r>
      <w:r w:rsidRPr="00D65BCB">
        <w:t>na podlagi odločitve naročnika o oddaji naročila št. _</w:t>
      </w:r>
      <w:r w:rsidR="00835BC7">
        <w:t>_____</w:t>
      </w:r>
      <w:r w:rsidR="004B6A28">
        <w:t xml:space="preserve"> </w:t>
      </w:r>
      <w:r w:rsidRPr="00D65BCB">
        <w:t xml:space="preserve">z dne </w:t>
      </w:r>
      <w:r w:rsidR="004B6A28">
        <w:t>__</w:t>
      </w:r>
      <w:r w:rsidRPr="00D65BCB">
        <w:t>___</w:t>
      </w:r>
      <w:r w:rsidR="00364492">
        <w:t>_</w:t>
      </w:r>
      <w:r w:rsidRPr="00D65BCB">
        <w:t>;</w:t>
      </w:r>
    </w:p>
    <w:p w14:paraId="4B0A8CC2" w14:textId="6DF4D580" w:rsidR="0066119A" w:rsidRDefault="4537CC92" w:rsidP="0066119A">
      <w:pPr>
        <w:pStyle w:val="Nastevanje1"/>
      </w:pPr>
      <w:bookmarkStart w:id="1" w:name="_Hlk83380367"/>
      <w:r>
        <w:t xml:space="preserve">da krovno pogodbo za obdobje </w:t>
      </w:r>
      <w:r w:rsidR="1C134C08">
        <w:t>24</w:t>
      </w:r>
      <w:r w:rsidR="703F47C3">
        <w:t xml:space="preserve"> mesecev </w:t>
      </w:r>
      <w:r>
        <w:t xml:space="preserve">sklepa naročnik v imenu in za račun naročnikov iz </w:t>
      </w:r>
      <w:r w:rsidR="0066119A">
        <w:fldChar w:fldCharType="begin"/>
      </w:r>
      <w:r w:rsidR="0066119A">
        <w:instrText xml:space="preserve"> REF _Ref83158541 \n \h </w:instrText>
      </w:r>
      <w:r w:rsidR="0066119A">
        <w:fldChar w:fldCharType="separate"/>
      </w:r>
      <w:r w:rsidR="7F1C4BD6">
        <w:t>2</w:t>
      </w:r>
      <w:r w:rsidR="0066119A">
        <w:fldChar w:fldCharType="end"/>
      </w:r>
      <w:r>
        <w:t>.</w:t>
      </w:r>
      <w:r w:rsidR="00DF028F">
        <w:t> </w:t>
      </w:r>
      <w:r>
        <w:t>člena te pogodbe za izvajanje storitev iz</w:t>
      </w:r>
      <w:r w:rsidR="0066119A">
        <w:fldChar w:fldCharType="begin"/>
      </w:r>
      <w:r w:rsidR="0066119A">
        <w:instrText xml:space="preserve"> REF _Ref83158556 \n \h </w:instrText>
      </w:r>
      <w:r w:rsidR="00EF11D9">
        <w:fldChar w:fldCharType="separate"/>
      </w:r>
      <w:r w:rsidR="0066119A">
        <w:fldChar w:fldCharType="end"/>
      </w:r>
      <w:r>
        <w:t xml:space="preserve"> </w:t>
      </w:r>
      <w:r w:rsidR="0066119A">
        <w:fldChar w:fldCharType="begin"/>
      </w:r>
      <w:r w:rsidR="0066119A">
        <w:instrText xml:space="preserve"> REF _Ref83157282 \n \h </w:instrText>
      </w:r>
      <w:r w:rsidR="0066119A">
        <w:fldChar w:fldCharType="separate"/>
      </w:r>
      <w:r w:rsidR="7F1C4BD6">
        <w:t>3</w:t>
      </w:r>
      <w:r w:rsidR="0066119A">
        <w:fldChar w:fldCharType="end"/>
      </w:r>
      <w:r>
        <w:t>. člena te pogodbe (v nadaljevanju: posamezni naročniki);</w:t>
      </w:r>
    </w:p>
    <w:bookmarkEnd w:id="1"/>
    <w:p w14:paraId="1C7157DE" w14:textId="139D74C6" w:rsidR="0091597F" w:rsidRDefault="00875B45" w:rsidP="00360EFE">
      <w:pPr>
        <w:pStyle w:val="Nastevanje1"/>
      </w:pPr>
      <w:r w:rsidRPr="00D65BCB">
        <w:t>da</w:t>
      </w:r>
      <w:r w:rsidR="003F11A0">
        <w:t xml:space="preserve"> </w:t>
      </w:r>
      <w:r w:rsidR="00712EC0">
        <w:t xml:space="preserve">bodo </w:t>
      </w:r>
      <w:r w:rsidRPr="00D65BCB">
        <w:t>posa</w:t>
      </w:r>
      <w:r w:rsidR="0091597F" w:rsidRPr="00D65BCB">
        <w:t>m</w:t>
      </w:r>
      <w:r w:rsidRPr="00D65BCB">
        <w:t>ezni naročnik</w:t>
      </w:r>
      <w:r w:rsidR="008850C9" w:rsidRPr="00D65BCB">
        <w:t>i</w:t>
      </w:r>
      <w:r w:rsidRPr="00D65BCB">
        <w:t xml:space="preserve"> </w:t>
      </w:r>
      <w:r w:rsidR="0067797D" w:rsidRPr="00D65BCB">
        <w:t xml:space="preserve">z </w:t>
      </w:r>
      <w:r w:rsidR="0091597F" w:rsidRPr="00D65BCB">
        <w:t>izv</w:t>
      </w:r>
      <w:r w:rsidRPr="00D65BCB">
        <w:t>a</w:t>
      </w:r>
      <w:r w:rsidR="008850C9" w:rsidRPr="00D65BCB">
        <w:t>jalc</w:t>
      </w:r>
      <w:r w:rsidR="0067797D" w:rsidRPr="00D65BCB">
        <w:t>em</w:t>
      </w:r>
      <w:r w:rsidR="00CB2977" w:rsidRPr="00D65BCB">
        <w:t xml:space="preserve"> </w:t>
      </w:r>
      <w:r w:rsidR="00014BDC" w:rsidRPr="00D65BCB">
        <w:t xml:space="preserve">na podlagi krovne pogodbe </w:t>
      </w:r>
      <w:r w:rsidR="00CB2977" w:rsidRPr="00D65BCB">
        <w:t xml:space="preserve">sami </w:t>
      </w:r>
      <w:r w:rsidR="008850C9" w:rsidRPr="00D65BCB">
        <w:t>skle</w:t>
      </w:r>
      <w:r w:rsidR="00712EC0">
        <w:t>pali</w:t>
      </w:r>
      <w:r w:rsidR="0067797D" w:rsidRPr="00D65BCB">
        <w:t xml:space="preserve"> </w:t>
      </w:r>
      <w:r w:rsidR="00CB2977" w:rsidRPr="00D65BCB">
        <w:t>neposredn</w:t>
      </w:r>
      <w:r w:rsidR="00712EC0">
        <w:t>e</w:t>
      </w:r>
      <w:r w:rsidRPr="00D65BCB">
        <w:t xml:space="preserve"> pogod</w:t>
      </w:r>
      <w:r w:rsidR="0091597F" w:rsidRPr="00D65BCB">
        <w:t>b</w:t>
      </w:r>
      <w:r w:rsidR="00712EC0">
        <w:t>e</w:t>
      </w:r>
      <w:r w:rsidR="00C906ED">
        <w:t>;</w:t>
      </w:r>
    </w:p>
    <w:p w14:paraId="42C9439C" w14:textId="70A61C51" w:rsidR="00E273A5" w:rsidRDefault="00712EC0" w:rsidP="00360EFE">
      <w:pPr>
        <w:pStyle w:val="Nastevanje1"/>
      </w:pPr>
      <w:r>
        <w:t xml:space="preserve">da sta seznanila </w:t>
      </w:r>
      <w:r w:rsidR="006B24DB">
        <w:t>osebe</w:t>
      </w:r>
      <w:r>
        <w:t xml:space="preserve">, navedene v tej pogodbi, da se njihovi osebni podatki obdelujejo v skladu z 48. členom Zakona o delovnih razmerjih </w:t>
      </w:r>
      <w:r w:rsidR="00AD20F1">
        <w:t>in 6/1/b</w:t>
      </w:r>
      <w:r w:rsidR="00247B1F">
        <w:t>. členom</w:t>
      </w:r>
      <w:r w:rsidR="00AD20F1">
        <w:t xml:space="preserve"> Uredbe (EU) 2016/679 Evropskega </w:t>
      </w:r>
      <w:r w:rsidR="00AD20F1">
        <w:lastRenderedPageBreak/>
        <w:t>parlamenta in Svete z dne 27. aprila 2016 o varstvu posameznikov pri obdelavi osebnih podatkov in prostem pretoku takih podatkov ter o razveljavitvi Direktive 95/46/ES</w:t>
      </w:r>
      <w:r w:rsidR="7B31B1A4">
        <w:t>.</w:t>
      </w:r>
    </w:p>
    <w:p w14:paraId="4344900D" w14:textId="52A02ABD" w:rsidR="001530DD" w:rsidRDefault="001530DD" w:rsidP="001530DD"/>
    <w:p w14:paraId="3857299A" w14:textId="77777777" w:rsidR="001530DD" w:rsidRDefault="001530DD" w:rsidP="00EB5F91">
      <w:pPr>
        <w:pStyle w:val="Naslov3"/>
      </w:pPr>
      <w:bookmarkStart w:id="2" w:name="_Ref83158541"/>
      <w:r>
        <w:t>člen</w:t>
      </w:r>
      <w:bookmarkEnd w:id="2"/>
    </w:p>
    <w:p w14:paraId="738A3A1B" w14:textId="09EDA431" w:rsidR="00DD26CE" w:rsidRDefault="001530DD" w:rsidP="00CB635F">
      <w:pPr>
        <w:keepNext/>
      </w:pPr>
      <w:r w:rsidRPr="00D65BCB">
        <w:t xml:space="preserve">Izvajalec bo storitve po tej pogodbi opravljal za </w:t>
      </w:r>
      <w:r w:rsidR="006709C4">
        <w:t xml:space="preserve">naslednje </w:t>
      </w:r>
      <w:r w:rsidRPr="00D65BCB">
        <w:t>posamezne naročnike</w:t>
      </w:r>
      <w:r w:rsidR="006709C4">
        <w:t>:</w:t>
      </w:r>
    </w:p>
    <w:p w14:paraId="03E3104A" w14:textId="35574E95" w:rsidR="00580F9B" w:rsidRDefault="00580F9B" w:rsidP="00806313">
      <w:pPr>
        <w:pStyle w:val="Nastevanje1"/>
        <w:ind w:left="568" w:hanging="284"/>
      </w:pPr>
      <w:r>
        <w:t>Ministrstvo za okolje, podnebje in energijo, Inšpektorat Republike Slovenija za okolje in energijo, Dunajska cesta 56, 1000 Ljubljana</w:t>
      </w:r>
      <w:r w:rsidR="00651450">
        <w:t>;</w:t>
      </w:r>
    </w:p>
    <w:p w14:paraId="4A10A476" w14:textId="7925B6BA" w:rsidR="00580F9B" w:rsidRDefault="63D56FA7" w:rsidP="00806313">
      <w:pPr>
        <w:pStyle w:val="Nastevanje1"/>
        <w:ind w:left="568" w:hanging="284"/>
      </w:pPr>
      <w:r>
        <w:t>Ministrstvo za digitalno preobrazbo, Davčna ulica 1, 1000 Ljubljana (za vse upravne enote</w:t>
      </w:r>
      <w:r w:rsidR="39BBFE65">
        <w:t>)</w:t>
      </w:r>
      <w:r>
        <w:t xml:space="preserve">, na podlagi pooblastila z dne 14. 5. 2024; </w:t>
      </w:r>
    </w:p>
    <w:p w14:paraId="26BC0E92" w14:textId="05F6764A" w:rsidR="00580F9B" w:rsidRDefault="00580F9B" w:rsidP="00806313">
      <w:pPr>
        <w:pStyle w:val="Nastevanje1"/>
        <w:ind w:left="568" w:hanging="284"/>
      </w:pPr>
      <w:r>
        <w:t xml:space="preserve">Ministrstvo za infrastrukturo, Inšpektorat RS za infrastrukturo, Vožarski pot 12, 1000 Ljubljana, na podlagi pooblastila z dne 9. 4. 2024; </w:t>
      </w:r>
    </w:p>
    <w:p w14:paraId="36748CF9" w14:textId="5B24B013" w:rsidR="00580F9B" w:rsidRDefault="00580F9B" w:rsidP="00806313">
      <w:pPr>
        <w:pStyle w:val="Nastevanje1"/>
        <w:ind w:left="568" w:hanging="284"/>
      </w:pPr>
      <w:r>
        <w:t xml:space="preserve">Ministrstvo za solidarno prihodnost, Inšpektorat RS stanovanja, Vožarski pot 12, 1000 Ljubljana, na podlagi pooblastila z dne 25. 4. 2024; </w:t>
      </w:r>
    </w:p>
    <w:p w14:paraId="07399D31" w14:textId="2983B5C6" w:rsidR="00580F9B" w:rsidRDefault="00580F9B" w:rsidP="00806313">
      <w:pPr>
        <w:pStyle w:val="Nastevanje1"/>
        <w:ind w:left="568" w:hanging="284"/>
      </w:pPr>
      <w:r>
        <w:t xml:space="preserve">Ministrstvo za naravne vire in prostor, Inšpektorat RS za naravne vire in prostor, Dunajska cesta 56, 1000 Ljubljana, na podlagi pooblastila z dne 23. 4. 2024; </w:t>
      </w:r>
    </w:p>
    <w:p w14:paraId="5BEF4587" w14:textId="3CE143D9" w:rsidR="00580F9B" w:rsidRDefault="00580F9B" w:rsidP="00806313">
      <w:pPr>
        <w:pStyle w:val="Nastevanje1"/>
        <w:ind w:left="568" w:hanging="284"/>
      </w:pPr>
      <w:r>
        <w:t xml:space="preserve">Ministrstvo za vzgojo in izobraževanje, Inšpektorat RS za šolstvo, Linhartova 7A, 1000 Ljubljana, na podlagi pooblastila z dne 15. 4. 2024; </w:t>
      </w:r>
    </w:p>
    <w:p w14:paraId="273E5DAD" w14:textId="28F4AA49" w:rsidR="00580F9B" w:rsidRDefault="00580F9B" w:rsidP="00806313">
      <w:pPr>
        <w:pStyle w:val="Nastevanje1"/>
        <w:ind w:left="568" w:hanging="284"/>
      </w:pPr>
      <w:r>
        <w:t xml:space="preserve">Ministrstvo za delo, družino, socialne zadeve in enake možnosti, Inšpektorat RS za delo, Štukljeva cesta 44, 1000 Ljubljana, na podlagi pooblastila z dne 22. 4. 2024; </w:t>
      </w:r>
    </w:p>
    <w:p w14:paraId="1861E13C" w14:textId="77777777" w:rsidR="00435D4E" w:rsidRDefault="00580F9B" w:rsidP="00806313">
      <w:pPr>
        <w:pStyle w:val="Nastevanje1"/>
        <w:ind w:left="568" w:hanging="284"/>
      </w:pPr>
      <w:r>
        <w:t>Ministrstvo za gospodarstvo, turizem in šport, Inšpektorat RS za šport, Linhartova 7a, 1000 Ljubljana, na podlagi pooblastila z dne 24. 4. 2024;</w:t>
      </w:r>
    </w:p>
    <w:p w14:paraId="2D837DC5" w14:textId="4D356CD0" w:rsidR="004C13A6" w:rsidRDefault="1A0DE5AF" w:rsidP="00806313">
      <w:pPr>
        <w:pStyle w:val="Nastevanje1"/>
        <w:ind w:left="568" w:hanging="284"/>
      </w:pPr>
      <w:r>
        <w:t xml:space="preserve">Ministrstvo za gospodarstvo, turizem in šport, Tržni inšpektorat RS, Dunajska cesta 16, 1000 Ljubljana, </w:t>
      </w:r>
      <w:r w:rsidR="39664248">
        <w:t>na podlagi pooblastila z dne 8. 5. 2024</w:t>
      </w:r>
      <w:r w:rsidR="32CAA358">
        <w:t>;</w:t>
      </w:r>
    </w:p>
    <w:p w14:paraId="104A6A12" w14:textId="6B6583FB" w:rsidR="00CD75D9" w:rsidRDefault="63D56FA7" w:rsidP="00806313">
      <w:pPr>
        <w:pStyle w:val="Nastevanje1"/>
        <w:ind w:left="568" w:hanging="284"/>
      </w:pPr>
      <w:r>
        <w:t>Javn</w:t>
      </w:r>
      <w:r w:rsidR="2BC4779A">
        <w:t>a</w:t>
      </w:r>
      <w:r>
        <w:t xml:space="preserve"> agencij</w:t>
      </w:r>
      <w:r w:rsidR="2BC4779A">
        <w:t>a</w:t>
      </w:r>
      <w:r>
        <w:t xml:space="preserve"> za železniški promet RS, Kopitarjeva 5, 2000 Maribor, na podlagi pooblastila z dne 6.</w:t>
      </w:r>
      <w:r w:rsidR="5196FF56">
        <w:t xml:space="preserve"> </w:t>
      </w:r>
      <w:r>
        <w:t>5.</w:t>
      </w:r>
      <w:r w:rsidR="74EF2F7A">
        <w:t xml:space="preserve"> </w:t>
      </w:r>
      <w:r>
        <w:t>2024</w:t>
      </w:r>
      <w:r w:rsidR="2BC4779A">
        <w:t>;</w:t>
      </w:r>
    </w:p>
    <w:p w14:paraId="3EB4E7B8" w14:textId="77777777" w:rsidR="00CD75D9" w:rsidRDefault="00580F9B" w:rsidP="00806313">
      <w:pPr>
        <w:pStyle w:val="Nastevanje1"/>
        <w:ind w:left="568" w:hanging="284"/>
      </w:pPr>
      <w:r>
        <w:t>Urada Republike Slovenije za preprečevanje pranja denarja, Cankarjeva 5, 1000 Ljubljana, na podlagi pooblastila z dne 23. 4. 2024</w:t>
      </w:r>
      <w:r w:rsidR="00CD75D9">
        <w:t>;</w:t>
      </w:r>
    </w:p>
    <w:p w14:paraId="2E87FC94" w14:textId="1ED82A0F" w:rsidR="00580F9B" w:rsidRDefault="00580F9B" w:rsidP="00806313">
      <w:pPr>
        <w:pStyle w:val="Nastevanje1"/>
        <w:ind w:left="568" w:hanging="284"/>
      </w:pPr>
      <w:r>
        <w:t>Mestn</w:t>
      </w:r>
      <w:r w:rsidR="00CD75D9">
        <w:t>a</w:t>
      </w:r>
      <w:r>
        <w:t xml:space="preserve"> občin</w:t>
      </w:r>
      <w:r w:rsidR="00CD75D9">
        <w:t>a</w:t>
      </w:r>
      <w:r>
        <w:t xml:space="preserve"> Ljubljana, Mestni trg 1, 1000 Ljubljana (za mestni inšpektorat), na podlagi pooblastila z dne 8. 5. 2024.</w:t>
      </w:r>
    </w:p>
    <w:p w14:paraId="7DF30AC1" w14:textId="77777777" w:rsidR="00CB635F" w:rsidRDefault="00CB635F" w:rsidP="001530DD"/>
    <w:p w14:paraId="02E3BB7C" w14:textId="2BA3717E" w:rsidR="001530DD" w:rsidRPr="00D65BCB" w:rsidRDefault="001530DD" w:rsidP="001530DD">
      <w:r w:rsidRPr="00D65BCB">
        <w:t>Posamezni naročniki bodo z izvajalcem v roku 20 (dvajset</w:t>
      </w:r>
      <w:r w:rsidR="00C906ED">
        <w:t>ih</w:t>
      </w:r>
      <w:r w:rsidRPr="00D65BCB">
        <w:t>) delovnih dni od podpisa te pogodbe sklenili neposredno pogodbo.</w:t>
      </w:r>
    </w:p>
    <w:p w14:paraId="759C42E9" w14:textId="77777777" w:rsidR="001530DD" w:rsidRDefault="001530DD" w:rsidP="001530DD"/>
    <w:p w14:paraId="06BFCDB3" w14:textId="553BAF12" w:rsidR="001530DD" w:rsidRPr="001530DD" w:rsidRDefault="006B24DB" w:rsidP="001530DD">
      <w:r>
        <w:t>Naročnik in p</w:t>
      </w:r>
      <w:r w:rsidR="00247B1F">
        <w:t xml:space="preserve">osamezni naročniki </w:t>
      </w:r>
      <w:r w:rsidR="00B14122">
        <w:t>si na podlagi 95</w:t>
      </w:r>
      <w:r w:rsidR="00C816ED">
        <w:t xml:space="preserve">. člena </w:t>
      </w:r>
      <w:r w:rsidR="00632DA1" w:rsidRPr="00632DA1">
        <w:t>Zakon</w:t>
      </w:r>
      <w:r w:rsidR="00632DA1">
        <w:t>a</w:t>
      </w:r>
      <w:r w:rsidR="00B14122">
        <w:t xml:space="preserve"> o javnem naročanju (ZJN-3) </w:t>
      </w:r>
      <w:r w:rsidR="00C816ED">
        <w:t>pridružuje</w:t>
      </w:r>
      <w:r w:rsidR="00247B1F">
        <w:t>jo</w:t>
      </w:r>
      <w:r w:rsidR="00C816ED">
        <w:t xml:space="preserve"> pravico odda</w:t>
      </w:r>
      <w:r>
        <w:t xml:space="preserve">ti </w:t>
      </w:r>
      <w:r w:rsidR="00C816ED">
        <w:t>dodat</w:t>
      </w:r>
      <w:r w:rsidR="00254C7D">
        <w:t>na</w:t>
      </w:r>
      <w:r w:rsidR="00C816ED">
        <w:t xml:space="preserve"> naročil</w:t>
      </w:r>
      <w:r>
        <w:t>a</w:t>
      </w:r>
      <w:r w:rsidR="00C816ED">
        <w:t xml:space="preserve"> v skladu in na na</w:t>
      </w:r>
      <w:r w:rsidR="00B14122">
        <w:t>čin, kot ga določa ta člen ZJN-3</w:t>
      </w:r>
      <w:r w:rsidR="00C816ED">
        <w:t>.</w:t>
      </w:r>
    </w:p>
    <w:p w14:paraId="0743098C" w14:textId="77777777" w:rsidR="00875B45" w:rsidRPr="00D65BCB" w:rsidRDefault="00875B45" w:rsidP="00EB5F91">
      <w:pPr>
        <w:pStyle w:val="Naslov2"/>
      </w:pPr>
      <w:r w:rsidRPr="00D65BCB">
        <w:t>Predmet pogodbe</w:t>
      </w:r>
    </w:p>
    <w:p w14:paraId="31D1F835" w14:textId="77777777" w:rsidR="00875B45" w:rsidRPr="00D65BCB" w:rsidRDefault="00875B45" w:rsidP="00EB5F91">
      <w:pPr>
        <w:pStyle w:val="Naslov3"/>
      </w:pPr>
      <w:bookmarkStart w:id="3" w:name="_Ref83157282"/>
      <w:r w:rsidRPr="00D65BCB">
        <w:t>člen</w:t>
      </w:r>
      <w:bookmarkEnd w:id="3"/>
    </w:p>
    <w:p w14:paraId="6CAF20AC" w14:textId="1C824ADF" w:rsidR="00AD20F1" w:rsidRDefault="78B4D417" w:rsidP="2BC1DF1F">
      <w:bookmarkStart w:id="4" w:name="_Hlk83380541"/>
      <w:r>
        <w:t xml:space="preserve">Predmet pogodbe je </w:t>
      </w:r>
      <w:r w:rsidR="1D3F9C86">
        <w:t xml:space="preserve">vzdrževanje informacijskega sistema INSPIS </w:t>
      </w:r>
      <w:r w:rsidR="58782112">
        <w:t>(</w:t>
      </w:r>
      <w:r w:rsidR="58782112" w:rsidRPr="002B6491">
        <w:t>v nadaljevanju: sistem INSPIS)</w:t>
      </w:r>
      <w:r w:rsidR="58782112" w:rsidRPr="2BC1DF1F">
        <w:rPr>
          <w:rFonts w:eastAsia="Arial" w:cs="Arial"/>
          <w:color w:val="000000" w:themeColor="text1"/>
        </w:rPr>
        <w:t xml:space="preserve"> </w:t>
      </w:r>
      <w:r w:rsidR="2697B69E">
        <w:t xml:space="preserve"> za </w:t>
      </w:r>
      <w:r w:rsidR="523346ED">
        <w:t xml:space="preserve">posamezne </w:t>
      </w:r>
      <w:r w:rsidR="2697B69E">
        <w:t xml:space="preserve">naročnike, navedene v prvem odstavku </w:t>
      </w:r>
      <w:r w:rsidR="00875B45">
        <w:fldChar w:fldCharType="begin"/>
      </w:r>
      <w:r w:rsidR="00875B45">
        <w:instrText xml:space="preserve"> REF _Ref83158541 \n \h </w:instrText>
      </w:r>
      <w:r w:rsidR="00875B45">
        <w:fldChar w:fldCharType="separate"/>
      </w:r>
      <w:r w:rsidR="7F1C4BD6">
        <w:t>2</w:t>
      </w:r>
      <w:r w:rsidR="00875B45">
        <w:fldChar w:fldCharType="end"/>
      </w:r>
      <w:r w:rsidR="2697B69E">
        <w:t>. člena te pogodbe</w:t>
      </w:r>
      <w:r w:rsidR="5D099331">
        <w:t>, ki obsega:</w:t>
      </w:r>
    </w:p>
    <w:p w14:paraId="733FD6F5" w14:textId="210F14B0" w:rsidR="001B3938" w:rsidRPr="001B3938" w:rsidRDefault="00875B45" w:rsidP="002B6491">
      <w:pPr>
        <w:pStyle w:val="Nastevanje15"/>
      </w:pPr>
      <w:bookmarkStart w:id="5" w:name="_Hlk83380631"/>
      <w:bookmarkEnd w:id="4"/>
      <w:r>
        <w:t>zagotavljanje operativnega delovanja</w:t>
      </w:r>
      <w:r w:rsidR="001B3938">
        <w:t xml:space="preserve"> sistema INSPIS</w:t>
      </w:r>
      <w:r w:rsidR="0073141F">
        <w:t>,</w:t>
      </w:r>
    </w:p>
    <w:p w14:paraId="604F1C81" w14:textId="4E098D03" w:rsidR="00BE6334" w:rsidRPr="001C2D35" w:rsidRDefault="001B3938" w:rsidP="002B6491">
      <w:pPr>
        <w:pStyle w:val="Nastevanje15"/>
      </w:pPr>
      <w:bookmarkStart w:id="6" w:name="_Hlk83111912"/>
      <w:r w:rsidRPr="001C2D35">
        <w:t xml:space="preserve">vzpostavljanje novih funkcionalnosti </w:t>
      </w:r>
      <w:bookmarkEnd w:id="6"/>
      <w:r w:rsidRPr="001C2D35">
        <w:t>glede na potrebe posameznega naročnika</w:t>
      </w:r>
      <w:r w:rsidR="3F39AD7D" w:rsidRPr="001C2D35">
        <w:t>,</w:t>
      </w:r>
    </w:p>
    <w:p w14:paraId="44FC0027" w14:textId="1D083804" w:rsidR="00BE6334" w:rsidRDefault="196885B1" w:rsidP="006A4591">
      <w:pPr>
        <w:pStyle w:val="Nastevanje15"/>
        <w:rPr>
          <w:rFonts w:cs="Arial"/>
        </w:rPr>
      </w:pPr>
      <w:r>
        <w:t>redni rutinski varnostni in vsebinski pregled</w:t>
      </w:r>
      <w:r w:rsidR="3B0EB86D">
        <w:t>i</w:t>
      </w:r>
      <w:r>
        <w:t xml:space="preserve"> sistema INSPIS</w:t>
      </w:r>
      <w:r w:rsidR="5D713963">
        <w:t xml:space="preserve">. </w:t>
      </w:r>
    </w:p>
    <w:p w14:paraId="2F5DFC4B" w14:textId="77777777" w:rsidR="00360EFE" w:rsidRPr="00D65BCB" w:rsidRDefault="00360EFE" w:rsidP="006A4591">
      <w:pPr>
        <w:pStyle w:val="Navaden5"/>
      </w:pPr>
    </w:p>
    <w:p w14:paraId="43A48976" w14:textId="7AC2781C" w:rsidR="00A70EFD" w:rsidRPr="00D65BCB" w:rsidRDefault="00A70EFD" w:rsidP="002B6491">
      <w:r>
        <w:t>Izvajalec</w:t>
      </w:r>
      <w:r w:rsidR="00175B71">
        <w:t xml:space="preserve"> </w:t>
      </w:r>
      <w:r w:rsidR="00835BC7">
        <w:t xml:space="preserve">bo </w:t>
      </w:r>
      <w:r w:rsidR="6768AA9B">
        <w:t xml:space="preserve">v okviru </w:t>
      </w:r>
      <w:r w:rsidR="00835BC7">
        <w:t>z</w:t>
      </w:r>
      <w:r>
        <w:t>agot</w:t>
      </w:r>
      <w:r w:rsidR="00D81682">
        <w:t>avlja</w:t>
      </w:r>
      <w:r w:rsidR="3A03C9DF">
        <w:t>nja</w:t>
      </w:r>
      <w:r>
        <w:t xml:space="preserve"> </w:t>
      </w:r>
      <w:r w:rsidR="0095402A">
        <w:t>operativn</w:t>
      </w:r>
      <w:r w:rsidR="3E862302">
        <w:t xml:space="preserve">ega </w:t>
      </w:r>
      <w:r w:rsidR="0095402A">
        <w:t xml:space="preserve"> delovanj</w:t>
      </w:r>
      <w:r w:rsidR="3D14902F">
        <w:t>a</w:t>
      </w:r>
      <w:r w:rsidR="004F27DD">
        <w:t xml:space="preserve"> sistema </w:t>
      </w:r>
      <w:r w:rsidR="00360EFE">
        <w:t>INSPIS</w:t>
      </w:r>
      <w:r w:rsidR="001B3938">
        <w:t xml:space="preserve"> pri vseh posameznih naročnikih ter na zahtevo posameznega naročnika ali naročnikov:</w:t>
      </w:r>
    </w:p>
    <w:p w14:paraId="127208A2" w14:textId="21AE0839" w:rsidR="00AF3502" w:rsidRDefault="004F27DD" w:rsidP="006A4591">
      <w:pPr>
        <w:pStyle w:val="Nastevanje15"/>
      </w:pPr>
      <w:r>
        <w:t>nudi</w:t>
      </w:r>
      <w:r w:rsidR="00835BC7">
        <w:t>l</w:t>
      </w:r>
      <w:r>
        <w:t xml:space="preserve"> pomoč uporabnikom posameznih naročnikov,</w:t>
      </w:r>
    </w:p>
    <w:p w14:paraId="026B4277" w14:textId="2C7E4701" w:rsidR="004F27DD" w:rsidRDefault="004F27DD" w:rsidP="006A4591">
      <w:pPr>
        <w:pStyle w:val="Nastevanje15"/>
      </w:pPr>
      <w:r>
        <w:t>nudi</w:t>
      </w:r>
      <w:r w:rsidR="00835BC7">
        <w:t>l</w:t>
      </w:r>
      <w:r>
        <w:t xml:space="preserve"> pomoč pri odpravljanju napak v delovanju sistema INSPIS,</w:t>
      </w:r>
    </w:p>
    <w:p w14:paraId="62CC8E89" w14:textId="0376B21B" w:rsidR="004F27DD" w:rsidRDefault="004F27DD" w:rsidP="006A4591">
      <w:pPr>
        <w:pStyle w:val="Nastevanje15"/>
      </w:pPr>
      <w:r>
        <w:t>pomaga</w:t>
      </w:r>
      <w:r w:rsidR="00835BC7">
        <w:t>l</w:t>
      </w:r>
      <w:r>
        <w:t xml:space="preserve"> pri reševanju kritičnih dogodkov sistema INSPIS,</w:t>
      </w:r>
    </w:p>
    <w:p w14:paraId="4798CD35" w14:textId="7B9B66E2" w:rsidR="004F27DD" w:rsidRDefault="004F27DD" w:rsidP="006A4591">
      <w:pPr>
        <w:pStyle w:val="Nastevanje15"/>
      </w:pPr>
      <w:r>
        <w:t>pomaga</w:t>
      </w:r>
      <w:r w:rsidR="00835BC7">
        <w:t>l</w:t>
      </w:r>
      <w:r>
        <w:t xml:space="preserve"> pri optimiziranju delovanja sistema INSPIS,</w:t>
      </w:r>
    </w:p>
    <w:p w14:paraId="07921A8C" w14:textId="13C6EB55" w:rsidR="004F27DD" w:rsidRDefault="004F27DD" w:rsidP="006A4591">
      <w:pPr>
        <w:pStyle w:val="Nastevanje15"/>
      </w:pPr>
      <w:r>
        <w:t>odpravlja</w:t>
      </w:r>
      <w:r w:rsidR="00835BC7">
        <w:t>l</w:t>
      </w:r>
      <w:r>
        <w:t xml:space="preserve"> napake pri delovanju sistema INSPIS,</w:t>
      </w:r>
    </w:p>
    <w:p w14:paraId="229D3ED3" w14:textId="513EDFD7" w:rsidR="004F27DD" w:rsidRDefault="004F27DD" w:rsidP="006A4591">
      <w:pPr>
        <w:pStyle w:val="Nastevanje15"/>
      </w:pPr>
      <w:r>
        <w:t>izvaja</w:t>
      </w:r>
      <w:r w:rsidR="00835BC7">
        <w:t>l</w:t>
      </w:r>
      <w:r>
        <w:t xml:space="preserve"> popravke v bazi podatkov</w:t>
      </w:r>
      <w:r w:rsidR="001F665D">
        <w:t xml:space="preserve"> ter</w:t>
      </w:r>
    </w:p>
    <w:p w14:paraId="61FA392D" w14:textId="741E0B47" w:rsidR="004F27DD" w:rsidRDefault="004F27DD" w:rsidP="006A4591">
      <w:pPr>
        <w:pStyle w:val="Nastevanje15"/>
      </w:pPr>
      <w:r>
        <w:t>izvaja</w:t>
      </w:r>
      <w:r w:rsidR="00835BC7">
        <w:t>l</w:t>
      </w:r>
      <w:r>
        <w:t xml:space="preserve"> poizvedbe in analize v bazi podatkov</w:t>
      </w:r>
      <w:r w:rsidR="003F11A0">
        <w:t>.</w:t>
      </w:r>
    </w:p>
    <w:p w14:paraId="760BE7EA" w14:textId="77777777" w:rsidR="004F27DD" w:rsidRDefault="004F27DD" w:rsidP="006A4591">
      <w:pPr>
        <w:pStyle w:val="Navaden5"/>
      </w:pPr>
    </w:p>
    <w:p w14:paraId="5ADD55A0" w14:textId="064E66CF" w:rsidR="004F27DD" w:rsidRDefault="57CD584F" w:rsidP="004A1604">
      <w:pPr>
        <w:pStyle w:val="Navaden5"/>
      </w:pPr>
      <w:r>
        <w:lastRenderedPageBreak/>
        <w:t>Izvajalec</w:t>
      </w:r>
      <w:r w:rsidR="74FF1798">
        <w:t xml:space="preserve"> </w:t>
      </w:r>
      <w:r w:rsidR="6AAF33BA">
        <w:t xml:space="preserve">bo </w:t>
      </w:r>
      <w:r w:rsidR="5566D860">
        <w:t>nov</w:t>
      </w:r>
      <w:r w:rsidR="5AABB6A5">
        <w:t>e</w:t>
      </w:r>
      <w:r w:rsidR="5566D860">
        <w:t xml:space="preserve"> funkcionalnosti </w:t>
      </w:r>
      <w:r>
        <w:t xml:space="preserve">sistema INSPIS </w:t>
      </w:r>
      <w:r w:rsidR="344D4B56">
        <w:t xml:space="preserve">vzpostavljal </w:t>
      </w:r>
      <w:r>
        <w:t>po specifikacij</w:t>
      </w:r>
      <w:r w:rsidR="36090B3B">
        <w:t>ah</w:t>
      </w:r>
      <w:r>
        <w:t xml:space="preserve"> </w:t>
      </w:r>
      <w:r w:rsidR="2A286913">
        <w:t xml:space="preserve">in zahtevah </w:t>
      </w:r>
      <w:r>
        <w:t xml:space="preserve">posameznih naročnikov </w:t>
      </w:r>
      <w:r w:rsidR="7415C1F1">
        <w:t xml:space="preserve">ter </w:t>
      </w:r>
      <w:r>
        <w:t>v skladu z vsakokrat veljavnimi gener</w:t>
      </w:r>
      <w:r w:rsidR="54FACB2D">
        <w:t>i</w:t>
      </w:r>
      <w:r>
        <w:t xml:space="preserve">čnimi tehnološkimi zahtevami </w:t>
      </w:r>
      <w:r w:rsidR="01AA8610">
        <w:t xml:space="preserve">Ministrstva za </w:t>
      </w:r>
      <w:r w:rsidR="3B3C87B9">
        <w:t>digitalno preobrazbo</w:t>
      </w:r>
      <w:r>
        <w:t xml:space="preserve">. V okviru </w:t>
      </w:r>
      <w:r w:rsidR="01AA8610">
        <w:t xml:space="preserve">teh nalog </w:t>
      </w:r>
      <w:r w:rsidR="6AAF33BA">
        <w:t xml:space="preserve">bo </w:t>
      </w:r>
      <w:r>
        <w:t>izvajalec</w:t>
      </w:r>
      <w:r w:rsidR="279B3826">
        <w:t>:</w:t>
      </w:r>
    </w:p>
    <w:p w14:paraId="35F5AB6B" w14:textId="3773F4EA" w:rsidR="004F27DD" w:rsidRDefault="004F27DD" w:rsidP="006A4591">
      <w:pPr>
        <w:pStyle w:val="Nastevanje15"/>
      </w:pPr>
      <w:r>
        <w:t>izdela</w:t>
      </w:r>
      <w:r w:rsidR="00835BC7">
        <w:t>l</w:t>
      </w:r>
      <w:r>
        <w:t xml:space="preserve"> izboljšave ali dopolnitve</w:t>
      </w:r>
      <w:r w:rsidR="004B6A28">
        <w:t>,</w:t>
      </w:r>
    </w:p>
    <w:p w14:paraId="53828556" w14:textId="5CC3AC16" w:rsidR="004F27DD" w:rsidRDefault="004F27DD" w:rsidP="006A4591">
      <w:pPr>
        <w:pStyle w:val="Nastevanje15"/>
      </w:pPr>
      <w:r>
        <w:t>name</w:t>
      </w:r>
      <w:r w:rsidR="00D81682">
        <w:t>šč</w:t>
      </w:r>
      <w:r>
        <w:t>a</w:t>
      </w:r>
      <w:r w:rsidR="00835BC7">
        <w:t>l</w:t>
      </w:r>
      <w:r>
        <w:t xml:space="preserve"> nove različice sistema INSPIS </w:t>
      </w:r>
      <w:r w:rsidR="00D93444">
        <w:t>v</w:t>
      </w:r>
      <w:r>
        <w:t xml:space="preserve"> test</w:t>
      </w:r>
      <w:r w:rsidR="00D93444">
        <w:t>no okolje</w:t>
      </w:r>
      <w:r>
        <w:t>,</w:t>
      </w:r>
    </w:p>
    <w:p w14:paraId="5FD99CBF" w14:textId="768C42F2" w:rsidR="00D81682" w:rsidRDefault="004F27DD" w:rsidP="006A4591">
      <w:pPr>
        <w:pStyle w:val="Nastevanje15"/>
      </w:pPr>
      <w:r>
        <w:t>odpravlja</w:t>
      </w:r>
      <w:r w:rsidR="00835BC7">
        <w:t>l</w:t>
      </w:r>
      <w:r>
        <w:t xml:space="preserve"> napake v delovanju izboljšave ali dopolnitve</w:t>
      </w:r>
      <w:r w:rsidR="001F665D">
        <w:t xml:space="preserve"> ter</w:t>
      </w:r>
    </w:p>
    <w:p w14:paraId="0A60A9DD" w14:textId="31CA701E" w:rsidR="004F27DD" w:rsidRDefault="004F27DD" w:rsidP="006A4591">
      <w:pPr>
        <w:pStyle w:val="Nastevanje15"/>
      </w:pPr>
      <w:r>
        <w:t>n</w:t>
      </w:r>
      <w:r w:rsidR="00D81682">
        <w:t>a</w:t>
      </w:r>
      <w:r>
        <w:t>m</w:t>
      </w:r>
      <w:r w:rsidR="00D81682">
        <w:t>e</w:t>
      </w:r>
      <w:r>
        <w:t>šč</w:t>
      </w:r>
      <w:r w:rsidR="00D81682">
        <w:t>a</w:t>
      </w:r>
      <w:r w:rsidR="00835BC7">
        <w:t>l</w:t>
      </w:r>
      <w:r>
        <w:t xml:space="preserve"> nov</w:t>
      </w:r>
      <w:r w:rsidR="00D81682">
        <w:t>e</w:t>
      </w:r>
      <w:r>
        <w:t xml:space="preserve"> različic</w:t>
      </w:r>
      <w:r w:rsidR="00D81682">
        <w:t>e</w:t>
      </w:r>
      <w:r>
        <w:t xml:space="preserve"> sistema INSPIS </w:t>
      </w:r>
      <w:r w:rsidR="00D93444">
        <w:t>v</w:t>
      </w:r>
      <w:r>
        <w:t xml:space="preserve"> produkcij</w:t>
      </w:r>
      <w:r w:rsidR="00D93444">
        <w:t>sk</w:t>
      </w:r>
      <w:r>
        <w:t>o</w:t>
      </w:r>
      <w:r w:rsidR="00D93444">
        <w:t xml:space="preserve"> okolje</w:t>
      </w:r>
      <w:r>
        <w:t>.</w:t>
      </w:r>
    </w:p>
    <w:p w14:paraId="1BC83970" w14:textId="530D7650" w:rsidR="00D81682" w:rsidRDefault="00D81682" w:rsidP="006A4591">
      <w:pPr>
        <w:pStyle w:val="Navaden5"/>
      </w:pPr>
    </w:p>
    <w:p w14:paraId="541B2A29" w14:textId="6E0D822E" w:rsidR="00D81682" w:rsidRDefault="1F0553D4" w:rsidP="006A4591">
      <w:pPr>
        <w:pStyle w:val="Navaden5"/>
      </w:pPr>
      <w:r>
        <w:t>R</w:t>
      </w:r>
      <w:r w:rsidR="5253532E">
        <w:t>edn</w:t>
      </w:r>
      <w:r w:rsidR="66692A55">
        <w:t>e</w:t>
      </w:r>
      <w:r w:rsidR="5253532E">
        <w:t xml:space="preserve"> r</w:t>
      </w:r>
      <w:r w:rsidR="66692A55">
        <w:t>uti</w:t>
      </w:r>
      <w:r w:rsidR="5253532E">
        <w:t>nsk</w:t>
      </w:r>
      <w:r w:rsidR="66692A55">
        <w:t xml:space="preserve">e </w:t>
      </w:r>
      <w:r w:rsidR="5253532E">
        <w:t>varnostne in vsebinske preglede sist</w:t>
      </w:r>
      <w:r w:rsidR="22F9863E">
        <w:t>e</w:t>
      </w:r>
      <w:r w:rsidR="5253532E">
        <w:t>m</w:t>
      </w:r>
      <w:r w:rsidR="22F9863E">
        <w:t>a</w:t>
      </w:r>
      <w:r w:rsidR="5253532E">
        <w:t xml:space="preserve"> INSPIS (vključno z bazo) pri vseh </w:t>
      </w:r>
      <w:r w:rsidR="01569763">
        <w:t xml:space="preserve">posameznih </w:t>
      </w:r>
      <w:r w:rsidR="5253532E">
        <w:t>naročnikih</w:t>
      </w:r>
      <w:r w:rsidR="689B586A">
        <w:t xml:space="preserve"> </w:t>
      </w:r>
      <w:r w:rsidR="41154C23">
        <w:t xml:space="preserve">bo </w:t>
      </w:r>
      <w:r w:rsidR="689B586A">
        <w:t>izvajalec izvede</w:t>
      </w:r>
      <w:r w:rsidR="222594C9">
        <w:t>l</w:t>
      </w:r>
      <w:r w:rsidR="689B586A">
        <w:t xml:space="preserve"> vsaj 2x (dvakrat) mesečno </w:t>
      </w:r>
      <w:r w:rsidR="4C4C2436">
        <w:t>v trajan</w:t>
      </w:r>
      <w:r w:rsidR="03327CF1">
        <w:t>ju največ</w:t>
      </w:r>
      <w:r w:rsidR="689B586A">
        <w:t xml:space="preserve"> 30 (trideset) minu</w:t>
      </w:r>
      <w:r w:rsidR="20AFE86B">
        <w:t>t</w:t>
      </w:r>
      <w:r w:rsidR="7C8ED5FF">
        <w:t xml:space="preserve"> neprekinjeno</w:t>
      </w:r>
      <w:r w:rsidR="5253532E">
        <w:t xml:space="preserve">. V primeru odkritja </w:t>
      </w:r>
      <w:r w:rsidR="22F9863E">
        <w:t>kakršnihkoli nepravilnosti,</w:t>
      </w:r>
      <w:r w:rsidR="4B0D7C1C">
        <w:t xml:space="preserve"> </w:t>
      </w:r>
      <w:r w:rsidR="54FACB2D">
        <w:t>bo</w:t>
      </w:r>
      <w:r w:rsidR="2D7EB26D">
        <w:t xml:space="preserve"> </w:t>
      </w:r>
      <w:r w:rsidR="41031B19">
        <w:t>izvajalec</w:t>
      </w:r>
      <w:r w:rsidR="22F9863E">
        <w:t xml:space="preserve"> o tem takoj obvesti</w:t>
      </w:r>
      <w:r w:rsidR="4B0D7C1C">
        <w:t>l</w:t>
      </w:r>
      <w:r w:rsidR="22F9863E">
        <w:t xml:space="preserve"> ustreznega </w:t>
      </w:r>
      <w:r w:rsidR="66692A55">
        <w:t>posameznega n</w:t>
      </w:r>
      <w:r w:rsidR="22F9863E">
        <w:t>a</w:t>
      </w:r>
      <w:r w:rsidR="66692A55">
        <w:t>r</w:t>
      </w:r>
      <w:r w:rsidR="22F9863E">
        <w:t>očnika ali naročnike, kritične napake pa tudi takoj zač</w:t>
      </w:r>
      <w:r w:rsidR="51468A15">
        <w:t>el</w:t>
      </w:r>
      <w:r w:rsidR="22F9863E">
        <w:t xml:space="preserve"> odpravljati.</w:t>
      </w:r>
    </w:p>
    <w:p w14:paraId="27F0708C" w14:textId="3561F20A" w:rsidR="00144A8D" w:rsidRDefault="00144A8D" w:rsidP="00165033">
      <w:pPr>
        <w:pStyle w:val="Navaden5"/>
        <w:ind w:left="0"/>
      </w:pPr>
    </w:p>
    <w:p w14:paraId="098F40A1" w14:textId="67655ECF" w:rsidR="00144A8D" w:rsidRDefault="00144A8D" w:rsidP="006A4591">
      <w:pPr>
        <w:pStyle w:val="Navaden5"/>
      </w:pPr>
      <w:r>
        <w:t>Izvajalec</w:t>
      </w:r>
      <w:r w:rsidR="00835BC7">
        <w:t xml:space="preserve"> bo</w:t>
      </w:r>
      <w:r>
        <w:t xml:space="preserve"> po naročilu </w:t>
      </w:r>
      <w:r w:rsidR="00746D62">
        <w:t xml:space="preserve">posameznih </w:t>
      </w:r>
      <w:r>
        <w:t>naročnikov opravlja</w:t>
      </w:r>
      <w:r w:rsidR="00835BC7">
        <w:t>l</w:t>
      </w:r>
      <w:r>
        <w:t xml:space="preserve"> tudi</w:t>
      </w:r>
      <w:r w:rsidR="00DF028F">
        <w:t xml:space="preserve"> </w:t>
      </w:r>
      <w:r>
        <w:t xml:space="preserve">druga dela zagotavljanja operativnega delovanja </w:t>
      </w:r>
      <w:r w:rsidR="007E0C96">
        <w:t xml:space="preserve">ali </w:t>
      </w:r>
      <w:r w:rsidR="007E0C96" w:rsidRPr="0F09CDAA">
        <w:rPr>
          <w:rFonts w:cs="Arial"/>
        </w:rPr>
        <w:t>vzpostavljanj</w:t>
      </w:r>
      <w:r w:rsidR="001F665D" w:rsidRPr="0F09CDAA">
        <w:rPr>
          <w:rFonts w:cs="Arial"/>
        </w:rPr>
        <w:t>a</w:t>
      </w:r>
      <w:r w:rsidR="007E0C96" w:rsidRPr="0F09CDAA">
        <w:rPr>
          <w:rFonts w:cs="Arial"/>
        </w:rPr>
        <w:t xml:space="preserve"> novih funkcionalnosti </w:t>
      </w:r>
      <w:r>
        <w:t>sistema INSPIS, ki niso opredeljena v prejšnjih odstavkih tega člena.</w:t>
      </w:r>
    </w:p>
    <w:p w14:paraId="45F17EEE" w14:textId="35D74F66" w:rsidR="00212D30" w:rsidRDefault="00212D30" w:rsidP="006A4591">
      <w:pPr>
        <w:pStyle w:val="Navaden5"/>
      </w:pPr>
    </w:p>
    <w:p w14:paraId="200DC975" w14:textId="5A4D6020" w:rsidR="00191265" w:rsidRDefault="00191265" w:rsidP="006A4591">
      <w:pPr>
        <w:pStyle w:val="Navaden5"/>
      </w:pPr>
      <w:r>
        <w:t xml:space="preserve">Izvajalec mora v roku 14 dni od podpisa te pogodbe na svoji lokaciji postaviti testno okolje sistema INSPIS, ki mora biti na voljo vsem naročnikom </w:t>
      </w:r>
      <w:r w:rsidR="3D5413DF">
        <w:t>in</w:t>
      </w:r>
      <w:r>
        <w:t xml:space="preserve"> potencialnim uporabnikom sistema INSPIS.</w:t>
      </w:r>
    </w:p>
    <w:p w14:paraId="6C04ADBE" w14:textId="77777777" w:rsidR="00191265" w:rsidRDefault="00191265" w:rsidP="006A4591">
      <w:pPr>
        <w:pStyle w:val="Navaden5"/>
      </w:pPr>
    </w:p>
    <w:p w14:paraId="63D01637" w14:textId="026780E4" w:rsidR="00212D30" w:rsidRPr="00400ED3" w:rsidRDefault="16D486CD" w:rsidP="00400ED3">
      <w:pPr>
        <w:pStyle w:val="Navaden5"/>
      </w:pPr>
      <w:bookmarkStart w:id="7" w:name="_Hlk83113539"/>
      <w:r w:rsidRPr="004A75B6">
        <w:t>Izvajalec</w:t>
      </w:r>
      <w:r w:rsidR="4B0D7C1C" w:rsidRPr="004A75B6">
        <w:t xml:space="preserve"> bo</w:t>
      </w:r>
      <w:r w:rsidRPr="004A75B6">
        <w:t xml:space="preserve"> najkasneje v roku 15 (petnajst) dni po </w:t>
      </w:r>
      <w:r w:rsidR="3BA2DAC9" w:rsidRPr="004A75B6">
        <w:t>prenehanju</w:t>
      </w:r>
      <w:r w:rsidRPr="004A75B6">
        <w:t xml:space="preserve"> te pogodbe izdela</w:t>
      </w:r>
      <w:r w:rsidR="4B0D7C1C" w:rsidRPr="004A75B6">
        <w:t>l</w:t>
      </w:r>
      <w:r w:rsidRPr="004A75B6">
        <w:t xml:space="preserve"> in preda</w:t>
      </w:r>
      <w:r w:rsidR="4B0D7C1C" w:rsidRPr="004A75B6">
        <w:t>l</w:t>
      </w:r>
      <w:r w:rsidRPr="004A75B6">
        <w:t xml:space="preserve"> naročniku končno poročilo, ki</w:t>
      </w:r>
      <w:r w:rsidR="34E955FE" w:rsidRPr="004A75B6">
        <w:t xml:space="preserve"> </w:t>
      </w:r>
      <w:r w:rsidR="4B0D7C1C" w:rsidRPr="004A75B6">
        <w:t xml:space="preserve">bo </w:t>
      </w:r>
      <w:r w:rsidRPr="004A75B6">
        <w:t>vseb</w:t>
      </w:r>
      <w:r w:rsidR="4B0D7C1C" w:rsidRPr="004A75B6">
        <w:t>oval</w:t>
      </w:r>
      <w:r w:rsidR="3EBD796D" w:rsidRPr="004A75B6">
        <w:t>o</w:t>
      </w:r>
      <w:r w:rsidRPr="004A75B6">
        <w:t xml:space="preserve"> podroben opis v času trajanja pogodbe opravljenih sprememb in funkcionalnosti sistema INSPIS ter trenutno veljavno različico njegove programske kode. Poleg tega </w:t>
      </w:r>
      <w:r w:rsidR="43FF1016" w:rsidRPr="004A75B6">
        <w:t>se zavezuje</w:t>
      </w:r>
      <w:r w:rsidR="4B0D7C1C" w:rsidRPr="004A75B6">
        <w:t xml:space="preserve"> </w:t>
      </w:r>
      <w:r w:rsidRPr="004A75B6">
        <w:t xml:space="preserve">največ mesec </w:t>
      </w:r>
      <w:r w:rsidRPr="00D91358">
        <w:t>dni</w:t>
      </w:r>
      <w:r w:rsidRPr="004A75B6">
        <w:t xml:space="preserve"> po preteku pogodbe </w:t>
      </w:r>
      <w:r w:rsidR="37AA2085" w:rsidRPr="004A75B6">
        <w:t>naročniku</w:t>
      </w:r>
      <w:r w:rsidR="0B72AB0E" w:rsidRPr="004A75B6">
        <w:t xml:space="preserve"> </w:t>
      </w:r>
      <w:r w:rsidRPr="004A75B6">
        <w:t>nudi</w:t>
      </w:r>
      <w:r w:rsidR="06CFEBA9" w:rsidRPr="004A75B6">
        <w:t>ti</w:t>
      </w:r>
      <w:r w:rsidRPr="004A75B6">
        <w:t xml:space="preserve"> brezplačno svetovanje glede zasnove, postavitve in vzdrževanja </w:t>
      </w:r>
      <w:r w:rsidR="0B72AB0E" w:rsidRPr="004A75B6">
        <w:t xml:space="preserve">sistema </w:t>
      </w:r>
      <w:r w:rsidRPr="004A75B6">
        <w:t>INSPIS ter mu pomaga</w:t>
      </w:r>
      <w:r w:rsidR="7C9D6C33" w:rsidRPr="004A75B6">
        <w:t>ti</w:t>
      </w:r>
      <w:r w:rsidRPr="004A75B6">
        <w:t xml:space="preserve"> pri uvajanju novega izvajalca v </w:t>
      </w:r>
      <w:r w:rsidR="2F6F0C50" w:rsidRPr="004A75B6">
        <w:t xml:space="preserve">trajanju </w:t>
      </w:r>
      <w:r w:rsidRPr="004A75B6">
        <w:t>največ 8 ur.</w:t>
      </w:r>
      <w:bookmarkEnd w:id="7"/>
    </w:p>
    <w:bookmarkEnd w:id="5"/>
    <w:p w14:paraId="19BB3745" w14:textId="77777777" w:rsidR="0003184B" w:rsidRPr="00D65BCB" w:rsidRDefault="0003184B" w:rsidP="00EB5F91">
      <w:pPr>
        <w:pStyle w:val="Naslov2"/>
      </w:pPr>
      <w:r w:rsidRPr="00D65BCB">
        <w:t>Cena</w:t>
      </w:r>
    </w:p>
    <w:p w14:paraId="3E44150D" w14:textId="77777777" w:rsidR="0003184B" w:rsidRPr="00D65BCB" w:rsidRDefault="002E65E7" w:rsidP="00EB5F91">
      <w:pPr>
        <w:pStyle w:val="Naslov3"/>
      </w:pPr>
      <w:bookmarkStart w:id="8" w:name="_Ref83160405"/>
      <w:r w:rsidRPr="00D65BCB">
        <w:t>člen</w:t>
      </w:r>
      <w:bookmarkEnd w:id="8"/>
    </w:p>
    <w:p w14:paraId="10AEF75A" w14:textId="7E7F564A" w:rsidR="00C870F6" w:rsidRPr="006A4591" w:rsidRDefault="652B63CE" w:rsidP="00D91358">
      <w:pPr>
        <w:pStyle w:val="Navaden5"/>
      </w:pPr>
      <w:r>
        <w:t>Storitve vzdrževanja se obračunajo glede na število opravljenih ur izvajanja storite</w:t>
      </w:r>
      <w:r w:rsidR="191AE282">
        <w:t>v</w:t>
      </w:r>
      <w:r>
        <w:t xml:space="preserve"> vz</w:t>
      </w:r>
      <w:r w:rsidR="5AE8ECD8">
        <w:t>drževanja sistema INSPIS pri posame</w:t>
      </w:r>
      <w:r w:rsidR="1732E0A9">
        <w:t>zn</w:t>
      </w:r>
      <w:r w:rsidR="0AFC6D18">
        <w:t>ih</w:t>
      </w:r>
      <w:r w:rsidR="1732E0A9">
        <w:t xml:space="preserve"> naročnik</w:t>
      </w:r>
      <w:r w:rsidR="1E859426">
        <w:t>ih</w:t>
      </w:r>
      <w:r w:rsidR="1732E0A9">
        <w:t xml:space="preserve"> v enem mesecu</w:t>
      </w:r>
      <w:r w:rsidR="67DF6C82">
        <w:t xml:space="preserve"> in glede na vrsto opravljenega opravila</w:t>
      </w:r>
      <w:r w:rsidR="5AE8ECD8">
        <w:t>.</w:t>
      </w:r>
    </w:p>
    <w:p w14:paraId="73592811" w14:textId="4A07DDA3" w:rsidR="00C870F6" w:rsidRPr="006A4591" w:rsidRDefault="00C870F6" w:rsidP="00D91358">
      <w:pPr>
        <w:pStyle w:val="Navaden5"/>
      </w:pPr>
    </w:p>
    <w:p w14:paraId="740A49BE" w14:textId="23EBA4B4" w:rsidR="00C870F6" w:rsidRPr="006A4591" w:rsidRDefault="5866BAB2" w:rsidP="00D91358">
      <w:pPr>
        <w:pStyle w:val="Navaden5"/>
      </w:pPr>
      <w:r>
        <w:t xml:space="preserve">Osnova za obračun storitev vzdrževanja sistema INSPIS je </w:t>
      </w:r>
      <w:r w:rsidR="75DD27CF">
        <w:t>c</w:t>
      </w:r>
      <w:r w:rsidR="512AE9C7">
        <w:t xml:space="preserve">ena za </w:t>
      </w:r>
      <w:r w:rsidR="1BCE3600">
        <w:t>eno (</w:t>
      </w:r>
      <w:r w:rsidR="0EEC50CC">
        <w:t>1</w:t>
      </w:r>
      <w:r w:rsidR="46DCB044">
        <w:t>)</w:t>
      </w:r>
      <w:r w:rsidR="2267DF96">
        <w:t xml:space="preserve"> </w:t>
      </w:r>
      <w:r w:rsidR="0EEC50CC">
        <w:t xml:space="preserve">uro </w:t>
      </w:r>
      <w:r w:rsidR="06F64D2A">
        <w:t>izvajanj</w:t>
      </w:r>
      <w:r w:rsidR="0EEC50CC">
        <w:t>a</w:t>
      </w:r>
      <w:r w:rsidR="06F64D2A">
        <w:t xml:space="preserve"> storitev</w:t>
      </w:r>
      <w:r w:rsidR="17EEA8FD">
        <w:t xml:space="preserve"> vzdrževanja sistema INSPIS</w:t>
      </w:r>
      <w:r w:rsidR="123881F5">
        <w:t>, razen če je v nas</w:t>
      </w:r>
      <w:r w:rsidR="56BA95BD">
        <w:t>lednjem odstavku tega člena določeno drugače.</w:t>
      </w:r>
      <w:r w:rsidR="0B529EB6">
        <w:t xml:space="preserve"> </w:t>
      </w:r>
      <w:r w:rsidR="5E2690BD">
        <w:t xml:space="preserve">Cena za eno (1) uro izvajanja storitev vzdrževanja sistema INSPIS </w:t>
      </w:r>
      <w:r w:rsidR="331549DD">
        <w:t>znaša</w:t>
      </w:r>
      <w:r w:rsidR="512AE9C7">
        <w:t xml:space="preserve"> </w:t>
      </w:r>
      <w:r w:rsidR="2D0BD253">
        <w:t>_</w:t>
      </w:r>
      <w:r w:rsidR="147C4571">
        <w:t>___</w:t>
      </w:r>
      <w:r w:rsidR="2D0BD253">
        <w:t xml:space="preserve">__ </w:t>
      </w:r>
      <w:r w:rsidR="2DC5E688">
        <w:t>EUR</w:t>
      </w:r>
      <w:r w:rsidR="5059FC84">
        <w:t xml:space="preserve"> brez DDV</w:t>
      </w:r>
      <w:r w:rsidR="38F34C87">
        <w:t xml:space="preserve"> oziroma </w:t>
      </w:r>
      <w:r w:rsidR="2D0BD253">
        <w:t>_</w:t>
      </w:r>
      <w:r w:rsidR="77768257">
        <w:t>___</w:t>
      </w:r>
      <w:r w:rsidR="2D0BD253">
        <w:t xml:space="preserve">__ </w:t>
      </w:r>
      <w:r w:rsidR="2DC5E688">
        <w:t>EUR</w:t>
      </w:r>
      <w:r w:rsidR="18528F78">
        <w:t xml:space="preserve"> z DDV</w:t>
      </w:r>
      <w:r w:rsidR="344CB6FF">
        <w:t xml:space="preserve"> (v nadaljevanju: urna postavka vzdrževanja)</w:t>
      </w:r>
      <w:r w:rsidR="42C5A401">
        <w:t>.</w:t>
      </w:r>
    </w:p>
    <w:p w14:paraId="5536ADF2" w14:textId="3AFFC31B" w:rsidR="00C870F6" w:rsidRPr="006A4591" w:rsidRDefault="00C870F6" w:rsidP="00D91358">
      <w:pPr>
        <w:pStyle w:val="Navaden5"/>
      </w:pPr>
    </w:p>
    <w:p w14:paraId="4602F239" w14:textId="52002BFB" w:rsidR="00C870F6" w:rsidRPr="00D91358" w:rsidRDefault="7D77BD68" w:rsidP="00D91358">
      <w:pPr>
        <w:pStyle w:val="Navaden5"/>
      </w:pPr>
      <w:r>
        <w:t xml:space="preserve">Posamezna opravila v okviru storitev vzdrževanja sistema INSPIS, se obračunajo </w:t>
      </w:r>
      <w:r w:rsidR="114C24A7">
        <w:t>v razmerju do urne postavke</w:t>
      </w:r>
      <w:r w:rsidR="2476F402">
        <w:t xml:space="preserve"> kot</w:t>
      </w:r>
      <w:r w:rsidR="00E915A1">
        <w:t xml:space="preserve"> </w:t>
      </w:r>
      <w:r w:rsidR="2476F402">
        <w:t>sledi:</w:t>
      </w:r>
    </w:p>
    <w:p w14:paraId="1E810663" w14:textId="23487128" w:rsidR="00C870F6" w:rsidRPr="00A7266F" w:rsidRDefault="40B9B548" w:rsidP="00A7266F">
      <w:pPr>
        <w:pStyle w:val="Nastevanje15"/>
      </w:pPr>
      <w:r w:rsidRPr="00A7266F">
        <w:t>sestanek, priprava dokumentacije (0,5 x urna postavka vzdrževanja)</w:t>
      </w:r>
      <w:r w:rsidR="1A571D7B" w:rsidRPr="00A7266F">
        <w:t>,</w:t>
      </w:r>
    </w:p>
    <w:p w14:paraId="67236435" w14:textId="2388752E" w:rsidR="00C870F6" w:rsidRPr="00A7266F" w:rsidRDefault="40B9B548" w:rsidP="00A7266F">
      <w:pPr>
        <w:pStyle w:val="Nastevanje15"/>
      </w:pPr>
      <w:r w:rsidRPr="00A7266F">
        <w:t>programiranje enostavno (0,8 x urna postavka vzdrževanja)</w:t>
      </w:r>
      <w:r w:rsidR="439FE4D4" w:rsidRPr="00A7266F">
        <w:t>,</w:t>
      </w:r>
    </w:p>
    <w:p w14:paraId="7CEF703C" w14:textId="00A6BCA4" w:rsidR="00C870F6" w:rsidRPr="00E915A1" w:rsidRDefault="07097333" w:rsidP="00A7266F">
      <w:pPr>
        <w:pStyle w:val="Nastevanje15"/>
      </w:pPr>
      <w:r w:rsidRPr="00A7266F">
        <w:t>programiranje zahtevno, analiza sistema (urna postavka vzdrževanja)</w:t>
      </w:r>
      <w:r w:rsidR="11C6AE78">
        <w:t>,</w:t>
      </w:r>
    </w:p>
    <w:p w14:paraId="7A683618" w14:textId="0AA7599E" w:rsidR="00C870F6" w:rsidRDefault="11C6AE78" w:rsidP="00A7266F">
      <w:pPr>
        <w:pStyle w:val="Nastevanje15"/>
      </w:pPr>
      <w:r>
        <w:t>redni rutinski varnostni in vsebinski pregled v trajanju največ 30 minut (0,</w:t>
      </w:r>
      <w:r w:rsidR="6C011721">
        <w:t>2</w:t>
      </w:r>
      <w:r>
        <w:t>5 x urna postavka vzdrževanja)</w:t>
      </w:r>
      <w:r w:rsidR="07097333" w:rsidRPr="00A7266F">
        <w:t>.</w:t>
      </w:r>
    </w:p>
    <w:p w14:paraId="6CF4897C" w14:textId="77777777" w:rsidR="00A7266F" w:rsidRPr="00A7266F" w:rsidRDefault="00A7266F" w:rsidP="00A7266F">
      <w:pPr>
        <w:pStyle w:val="Nastevanje15"/>
        <w:numPr>
          <w:ilvl w:val="0"/>
          <w:numId w:val="0"/>
        </w:numPr>
        <w:ind w:left="786"/>
      </w:pPr>
    </w:p>
    <w:p w14:paraId="77DF2B04" w14:textId="76347338" w:rsidR="00C870F6" w:rsidRPr="006A4591" w:rsidRDefault="68CF9BD4" w:rsidP="00A7266F">
      <w:pPr>
        <w:pStyle w:val="Navaden5"/>
      </w:pPr>
      <w:r>
        <w:t xml:space="preserve">Enostavno programiranje pomeni doprogramiranje </w:t>
      </w:r>
      <w:r w:rsidR="12F55B84">
        <w:t xml:space="preserve">že </w:t>
      </w:r>
      <w:r w:rsidR="32EEE797">
        <w:t>obstoječih rešitev</w:t>
      </w:r>
      <w:r w:rsidR="5B2FC6B7">
        <w:t>, s tem da se te nekoliko spremenijo ali dopolnijo</w:t>
      </w:r>
      <w:r w:rsidR="1940AEEF">
        <w:t xml:space="preserve"> njihove funkcionalnosti</w:t>
      </w:r>
      <w:r w:rsidR="5B2FC6B7">
        <w:t>.</w:t>
      </w:r>
    </w:p>
    <w:p w14:paraId="06A88099" w14:textId="181325D4" w:rsidR="02DAAE27" w:rsidRDefault="02DAAE27" w:rsidP="00A7266F">
      <w:pPr>
        <w:pStyle w:val="Navaden5"/>
      </w:pPr>
    </w:p>
    <w:p w14:paraId="48A6ECE0" w14:textId="00E290DE" w:rsidR="32EEE797" w:rsidRDefault="32EEE797" w:rsidP="00A7266F">
      <w:pPr>
        <w:pStyle w:val="Navaden5"/>
      </w:pPr>
      <w:r>
        <w:t xml:space="preserve">Zahtevno programiranje </w:t>
      </w:r>
      <w:r w:rsidR="7618C801">
        <w:t xml:space="preserve">pomeni </w:t>
      </w:r>
      <w:r>
        <w:t xml:space="preserve">programiranje </w:t>
      </w:r>
      <w:r w:rsidR="73903268">
        <w:t xml:space="preserve">v smeri nadgradnje </w:t>
      </w:r>
      <w:r w:rsidR="2E583219">
        <w:t xml:space="preserve">sistema oziroma programiranje </w:t>
      </w:r>
      <w:r>
        <w:t>posameznih novih rešitev v sistemu</w:t>
      </w:r>
      <w:r w:rsidR="69FB02B0">
        <w:t>,</w:t>
      </w:r>
      <w:r>
        <w:t xml:space="preserve"> </w:t>
      </w:r>
      <w:r w:rsidR="06584D0E">
        <w:t>ki spreminjajo delovanje sistema</w:t>
      </w:r>
      <w:r w:rsidR="36B04821">
        <w:t>.</w:t>
      </w:r>
    </w:p>
    <w:p w14:paraId="5F42E517" w14:textId="1FDB8B49" w:rsidR="02DAAE27" w:rsidRDefault="02DAAE27" w:rsidP="00A7266F">
      <w:pPr>
        <w:pStyle w:val="Navaden5"/>
      </w:pPr>
    </w:p>
    <w:p w14:paraId="54E87C66" w14:textId="3C7FB36B" w:rsidR="00C870F6" w:rsidRPr="006A4591" w:rsidRDefault="17EEA8FD" w:rsidP="00A7266F">
      <w:pPr>
        <w:pStyle w:val="Navaden5"/>
      </w:pPr>
      <w:r>
        <w:t>Okvirn</w:t>
      </w:r>
      <w:r w:rsidR="115A32E7">
        <w:t>o</w:t>
      </w:r>
      <w:r w:rsidR="00E915A1">
        <w:t xml:space="preserve"> </w:t>
      </w:r>
      <w:r w:rsidR="06E0B75D">
        <w:t xml:space="preserve">število </w:t>
      </w:r>
      <w:r>
        <w:t xml:space="preserve">ur vzdrževanja </w:t>
      </w:r>
      <w:r w:rsidR="348ABF77">
        <w:t xml:space="preserve">sistema INSPIS za vse posamezne naročnike v obdobju 24 mesecev znaša </w:t>
      </w:r>
      <w:r w:rsidR="13AE094D">
        <w:t>5</w:t>
      </w:r>
      <w:r w:rsidR="1A0250F8">
        <w:t>.</w:t>
      </w:r>
      <w:r w:rsidR="13AE094D">
        <w:t>6</w:t>
      </w:r>
      <w:r w:rsidR="1A0250F8">
        <w:t>00</w:t>
      </w:r>
      <w:r w:rsidR="00A7266F">
        <w:t>.</w:t>
      </w:r>
    </w:p>
    <w:p w14:paraId="54CB8D01" w14:textId="450F452B" w:rsidR="2BC1DF1F" w:rsidRDefault="2BC1DF1F" w:rsidP="2BC1DF1F"/>
    <w:p w14:paraId="10942445" w14:textId="770A49AF" w:rsidR="007F1FE4" w:rsidRPr="000E2586" w:rsidRDefault="68626604" w:rsidP="006A4591">
      <w:r>
        <w:lastRenderedPageBreak/>
        <w:t>Okvirna v</w:t>
      </w:r>
      <w:r w:rsidR="4C639D40">
        <w:t>rednost pogodbe v celotnem</w:t>
      </w:r>
      <w:r w:rsidR="0D4FEEDD">
        <w:t xml:space="preserve"> </w:t>
      </w:r>
      <w:r w:rsidR="118707CD">
        <w:t>obdobju</w:t>
      </w:r>
      <w:r w:rsidR="00565040">
        <w:t xml:space="preserve"> </w:t>
      </w:r>
      <w:r w:rsidR="7938EADD">
        <w:t xml:space="preserve">vzdrževanja </w:t>
      </w:r>
      <w:r w:rsidR="059469B5">
        <w:t xml:space="preserve">sistema INSPIS </w:t>
      </w:r>
      <w:r w:rsidR="35825637">
        <w:t xml:space="preserve">znaša </w:t>
      </w:r>
      <w:r w:rsidR="447F2AFC">
        <w:t>__</w:t>
      </w:r>
      <w:r w:rsidR="49D7AF8B">
        <w:t>_</w:t>
      </w:r>
      <w:r w:rsidR="447F2AFC">
        <w:t xml:space="preserve">__ </w:t>
      </w:r>
      <w:r w:rsidR="19125A7A">
        <w:t>EUR</w:t>
      </w:r>
      <w:r w:rsidR="01694AB2">
        <w:t xml:space="preserve"> </w:t>
      </w:r>
      <w:r w:rsidR="7ED12646">
        <w:t>brez</w:t>
      </w:r>
      <w:r w:rsidR="63BA37A6">
        <w:t xml:space="preserve"> </w:t>
      </w:r>
      <w:r w:rsidR="0D4FEEDD">
        <w:t>DDV</w:t>
      </w:r>
      <w:r w:rsidR="3EC98F88">
        <w:t xml:space="preserve"> (z besed</w:t>
      </w:r>
      <w:r w:rsidR="7ED12646">
        <w:t>o:</w:t>
      </w:r>
      <w:r w:rsidR="3A11C613">
        <w:t xml:space="preserve"> </w:t>
      </w:r>
      <w:r w:rsidR="7ED12646">
        <w:t>_</w:t>
      </w:r>
      <w:r w:rsidR="703F47C3">
        <w:t>__</w:t>
      </w:r>
      <w:r w:rsidR="447F2AFC">
        <w:t>__</w:t>
      </w:r>
      <w:r w:rsidR="7ED12646">
        <w:t xml:space="preserve"> e</w:t>
      </w:r>
      <w:r w:rsidR="4D61395D">
        <w:t>v</w:t>
      </w:r>
      <w:r w:rsidR="7ED12646">
        <w:t xml:space="preserve">rov in </w:t>
      </w:r>
      <w:r w:rsidR="3A11C613">
        <w:t>__</w:t>
      </w:r>
      <w:r w:rsidR="7ED12646">
        <w:t xml:space="preserve">/100) oziroma </w:t>
      </w:r>
      <w:r w:rsidR="447F2AFC">
        <w:t>__</w:t>
      </w:r>
      <w:r w:rsidR="703F47C3">
        <w:t>___</w:t>
      </w:r>
      <w:r w:rsidR="447F2AFC">
        <w:t xml:space="preserve">_ </w:t>
      </w:r>
      <w:r w:rsidR="7ED12646">
        <w:t xml:space="preserve">z DDV (z </w:t>
      </w:r>
      <w:r w:rsidR="7109681A">
        <w:t>besed</w:t>
      </w:r>
      <w:r w:rsidR="7ED12646">
        <w:t>o:</w:t>
      </w:r>
      <w:r w:rsidR="447F2AFC">
        <w:t xml:space="preserve"> __</w:t>
      </w:r>
      <w:r w:rsidR="703F47C3">
        <w:t>_____</w:t>
      </w:r>
      <w:r w:rsidR="447F2AFC">
        <w:t xml:space="preserve">_ </w:t>
      </w:r>
      <w:r w:rsidR="7ED12646">
        <w:t>e</w:t>
      </w:r>
      <w:r w:rsidR="4D61395D">
        <w:t>v</w:t>
      </w:r>
      <w:r w:rsidR="7ED12646">
        <w:t>rov</w:t>
      </w:r>
      <w:r w:rsidR="7109681A">
        <w:t xml:space="preserve"> </w:t>
      </w:r>
      <w:r w:rsidR="7ED12646">
        <w:t xml:space="preserve">in </w:t>
      </w:r>
      <w:r w:rsidR="447F2AFC">
        <w:t>_</w:t>
      </w:r>
      <w:r w:rsidR="49D7AF8B">
        <w:t>__</w:t>
      </w:r>
      <w:r w:rsidR="447F2AFC">
        <w:t>__/</w:t>
      </w:r>
      <w:r w:rsidR="7ED12646">
        <w:t>100)</w:t>
      </w:r>
      <w:r w:rsidR="155F5A07">
        <w:t>.</w:t>
      </w:r>
    </w:p>
    <w:p w14:paraId="1E402C8E" w14:textId="77777777" w:rsidR="00735984" w:rsidRPr="00A24777" w:rsidRDefault="6159AFE7" w:rsidP="02DAAE27">
      <w:pPr>
        <w:pStyle w:val="Naslov2"/>
      </w:pPr>
      <w:r w:rsidRPr="00A24777">
        <w:t>Plačilo</w:t>
      </w:r>
    </w:p>
    <w:p w14:paraId="1EFA13FD" w14:textId="77777777" w:rsidR="00546A53" w:rsidRPr="00D65BCB" w:rsidRDefault="00546A53" w:rsidP="00EB5F91">
      <w:pPr>
        <w:pStyle w:val="Naslov3"/>
      </w:pPr>
      <w:r w:rsidRPr="00D65BCB">
        <w:t>člen</w:t>
      </w:r>
    </w:p>
    <w:p w14:paraId="7ADD8090" w14:textId="20C05B2D" w:rsidR="00AE047E" w:rsidRPr="006A4591" w:rsidRDefault="00976355" w:rsidP="006A4591">
      <w:r w:rsidRPr="006A4591">
        <w:t>Izvajalec izstavlja posameznim</w:t>
      </w:r>
      <w:r w:rsidR="00737093" w:rsidRPr="006A4591">
        <w:t xml:space="preserve"> </w:t>
      </w:r>
      <w:r w:rsidRPr="006A4591">
        <w:t>naročnikom račune</w:t>
      </w:r>
      <w:r w:rsidR="007A56CA" w:rsidRPr="006A4591">
        <w:t xml:space="preserve"> za </w:t>
      </w:r>
      <w:r w:rsidRPr="006A4591">
        <w:t xml:space="preserve">dejansko </w:t>
      </w:r>
      <w:r w:rsidR="007A56CA" w:rsidRPr="006A4591">
        <w:t>opravljena dela</w:t>
      </w:r>
      <w:r w:rsidR="003F11A0" w:rsidRPr="006A4591">
        <w:t xml:space="preserve"> </w:t>
      </w:r>
      <w:r w:rsidR="008B07C0" w:rsidRPr="006A4591">
        <w:t xml:space="preserve">iz </w:t>
      </w:r>
      <w:r w:rsidR="00284C8C">
        <w:fldChar w:fldCharType="begin"/>
      </w:r>
      <w:r w:rsidR="00284C8C">
        <w:instrText xml:space="preserve"> REF _Ref83157282 \n \h </w:instrText>
      </w:r>
      <w:r w:rsidR="00284C8C">
        <w:fldChar w:fldCharType="separate"/>
      </w:r>
      <w:r w:rsidR="00465F3A">
        <w:t>3</w:t>
      </w:r>
      <w:r w:rsidR="00284C8C">
        <w:fldChar w:fldCharType="end"/>
      </w:r>
      <w:r w:rsidR="00AE047E" w:rsidRPr="006A4591">
        <w:t xml:space="preserve">. člena </w:t>
      </w:r>
      <w:r w:rsidRPr="006A4591">
        <w:t>m</w:t>
      </w:r>
      <w:r w:rsidR="00AE047E" w:rsidRPr="006A4591">
        <w:t>esečno</w:t>
      </w:r>
      <w:r w:rsidR="001F466D" w:rsidRPr="006A4591">
        <w:t xml:space="preserve"> za pretekli mesec.</w:t>
      </w:r>
      <w:r w:rsidR="00AE047E" w:rsidRPr="006A4591">
        <w:t xml:space="preserve"> </w:t>
      </w:r>
      <w:r w:rsidR="00095765" w:rsidRPr="006A4591">
        <w:t>Obvezna p</w:t>
      </w:r>
      <w:r w:rsidR="001F466D" w:rsidRPr="006A4591">
        <w:t xml:space="preserve">riloga </w:t>
      </w:r>
      <w:r w:rsidR="00095765" w:rsidRPr="006A4591">
        <w:t xml:space="preserve">k </w:t>
      </w:r>
      <w:r w:rsidR="001F466D" w:rsidRPr="006A4591">
        <w:t xml:space="preserve">računu je </w:t>
      </w:r>
      <w:r w:rsidR="00AE047E" w:rsidRPr="006A4591">
        <w:t>mesečn</w:t>
      </w:r>
      <w:r w:rsidR="001F466D" w:rsidRPr="006A4591">
        <w:t>o</w:t>
      </w:r>
      <w:r w:rsidR="00AE047E" w:rsidRPr="006A4591">
        <w:t xml:space="preserve"> poročil</w:t>
      </w:r>
      <w:r w:rsidR="001F466D" w:rsidRPr="006A4591">
        <w:t>o</w:t>
      </w:r>
      <w:r w:rsidR="00AE047E" w:rsidRPr="006A4591">
        <w:t xml:space="preserve"> </w:t>
      </w:r>
      <w:r w:rsidR="008B07C0" w:rsidRPr="006A4591">
        <w:t xml:space="preserve">iz </w:t>
      </w:r>
      <w:r w:rsidR="00284C8C">
        <w:fldChar w:fldCharType="begin"/>
      </w:r>
      <w:r w:rsidR="00284C8C">
        <w:instrText xml:space="preserve"> REF _Ref83159668 \n \h </w:instrText>
      </w:r>
      <w:r w:rsidR="00284C8C">
        <w:fldChar w:fldCharType="separate"/>
      </w:r>
      <w:r w:rsidR="00465F3A">
        <w:t>14</w:t>
      </w:r>
      <w:r w:rsidR="00284C8C">
        <w:fldChar w:fldCharType="end"/>
      </w:r>
      <w:r w:rsidR="008B07C0" w:rsidRPr="006A4591">
        <w:t xml:space="preserve">. člena </w:t>
      </w:r>
      <w:r w:rsidR="004B6A28">
        <w:t>te pogodbe</w:t>
      </w:r>
      <w:r w:rsidR="00AE047E" w:rsidRPr="006A4591">
        <w:t>.</w:t>
      </w:r>
    </w:p>
    <w:p w14:paraId="1E9A023C" w14:textId="77777777" w:rsidR="00AE047E" w:rsidRPr="006A4591" w:rsidRDefault="00AE047E" w:rsidP="006A4591"/>
    <w:p w14:paraId="48638350" w14:textId="14E8F368" w:rsidR="008B07C0" w:rsidRPr="006A4591" w:rsidRDefault="008B07C0" w:rsidP="006A4591">
      <w:r>
        <w:t xml:space="preserve">Račun </w:t>
      </w:r>
      <w:r w:rsidR="004034B4">
        <w:t xml:space="preserve">obvezno vsebuje </w:t>
      </w:r>
      <w:r>
        <w:t xml:space="preserve">številko </w:t>
      </w:r>
      <w:r w:rsidR="2FE90F60">
        <w:t>pogodbe posameznega naročnika</w:t>
      </w:r>
      <w:r>
        <w:t>.</w:t>
      </w:r>
    </w:p>
    <w:p w14:paraId="2CB1637D" w14:textId="77777777" w:rsidR="008B07C0" w:rsidRPr="006A4591" w:rsidRDefault="008B07C0" w:rsidP="006A4591"/>
    <w:p w14:paraId="759EA89B" w14:textId="69FE35E1" w:rsidR="004B6A28" w:rsidRPr="006A4591" w:rsidRDefault="5B2DE49E" w:rsidP="00B00FC9">
      <w:r>
        <w:t>Posamezni n</w:t>
      </w:r>
      <w:r w:rsidR="12B90033">
        <w:t xml:space="preserve">aročnik se obvezuje poravnati svojo obveznost do izvajalca </w:t>
      </w:r>
      <w:r w:rsidR="02F7F57D">
        <w:t xml:space="preserve">najkasneje </w:t>
      </w:r>
      <w:r w:rsidR="12B90033">
        <w:t xml:space="preserve">30. </w:t>
      </w:r>
      <w:r w:rsidR="69FDBDB6">
        <w:t xml:space="preserve">(trideseti) </w:t>
      </w:r>
      <w:r w:rsidR="12B90033">
        <w:t xml:space="preserve">dan </w:t>
      </w:r>
      <w:r w:rsidR="38A6C6E9">
        <w:t xml:space="preserve">ali 30. (trideseti) dan </w:t>
      </w:r>
      <w:r w:rsidR="12B90033">
        <w:t>po prejemu pravilno izstavljenega računa na TRR izvajalca</w:t>
      </w:r>
      <w:r w:rsidR="6BC38495">
        <w:t xml:space="preserve"> </w:t>
      </w:r>
      <w:r w:rsidR="12B90033">
        <w:t>__</w:t>
      </w:r>
      <w:r w:rsidR="2F6492B1">
        <w:t>___</w:t>
      </w:r>
      <w:r w:rsidR="12B90033">
        <w:t>__</w:t>
      </w:r>
      <w:r w:rsidR="636F7CDC">
        <w:t>,</w:t>
      </w:r>
      <w:r w:rsidR="12B90033">
        <w:t xml:space="preserve"> odprt pri banki </w:t>
      </w:r>
      <w:r w:rsidR="28596972">
        <w:t>_______</w:t>
      </w:r>
      <w:r w:rsidR="636F7CDC">
        <w:t>.</w:t>
      </w:r>
      <w:r w:rsidR="12B90033">
        <w:t xml:space="preserve"> Plačilni rok začne teči naslednji dan po prejemu listine, ki je podlaga za izplačilo. Če zadnji dan roka sovpada z dnem, ko je po zakonu dela prost dan oziroma v plačilnem sistemu TARGET ni opredeljen kot plačilni dan, se za zadnji dan roka šteje naslednji delavnik oziroma naslednji plačilni dan v sistemu TARGET.</w:t>
      </w:r>
      <w:r w:rsidR="00B00FC9" w:rsidRPr="006A4591">
        <w:t xml:space="preserve"> </w:t>
      </w:r>
    </w:p>
    <w:p w14:paraId="278A7A79" w14:textId="77777777" w:rsidR="00DF028F" w:rsidRDefault="00DF028F" w:rsidP="006A4591"/>
    <w:p w14:paraId="3F0F6706" w14:textId="36F31C1E" w:rsidR="00201B88" w:rsidRPr="006A4591" w:rsidRDefault="00201B88" w:rsidP="006A4591">
      <w:r w:rsidRPr="006A4591">
        <w:t>V primeru zamude pri plačilu obveznosti ima izvajalec pravico zaračunati zakonite zamudne obresti.</w:t>
      </w:r>
    </w:p>
    <w:p w14:paraId="4CF01B95" w14:textId="77777777" w:rsidR="00201B88" w:rsidRPr="006A4591" w:rsidRDefault="00201B88" w:rsidP="006A4591"/>
    <w:p w14:paraId="325F0B21" w14:textId="4AA91AD5" w:rsidR="00201B88" w:rsidRPr="006A4591" w:rsidRDefault="008B07C0" w:rsidP="006A4591">
      <w:r w:rsidRPr="006A4591">
        <w:t>Skladno z veljavnim Zakonom o opravljanju plačilnih storitev za proračunske uporabnike i</w:t>
      </w:r>
      <w:r w:rsidR="00201B88" w:rsidRPr="006A4591">
        <w:t>zvajalec vse račune</w:t>
      </w:r>
      <w:r w:rsidR="001E48E2" w:rsidRPr="006A4591">
        <w:t xml:space="preserve"> posamezn</w:t>
      </w:r>
      <w:r w:rsidRPr="006A4591">
        <w:t>im</w:t>
      </w:r>
      <w:r w:rsidR="00201B88" w:rsidRPr="006A4591">
        <w:t xml:space="preserve"> naročnik</w:t>
      </w:r>
      <w:r w:rsidRPr="006A4591">
        <w:t>om</w:t>
      </w:r>
      <w:r w:rsidR="00201B88" w:rsidRPr="006A4591">
        <w:t xml:space="preserve"> pošilja izključno v elektronski obliki (e-račun).</w:t>
      </w:r>
    </w:p>
    <w:p w14:paraId="033ACF54" w14:textId="77777777" w:rsidR="00201B88" w:rsidRPr="006A4591" w:rsidRDefault="00201B88" w:rsidP="006A4591"/>
    <w:p w14:paraId="77010206" w14:textId="76095D90" w:rsidR="00DD2D7D" w:rsidRPr="006A4591" w:rsidRDefault="4EB116D9" w:rsidP="006A4591">
      <w:r>
        <w:t>Posamezni n</w:t>
      </w:r>
      <w:r w:rsidR="4F31E405">
        <w:t xml:space="preserve">aročnik je izvajalcu zavezan za plačilo </w:t>
      </w:r>
      <w:r w:rsidR="251A0794">
        <w:t>do 31. 12. 2025</w:t>
      </w:r>
      <w:r>
        <w:t>,</w:t>
      </w:r>
      <w:r w:rsidR="07E698D5">
        <w:t xml:space="preserve"> </w:t>
      </w:r>
      <w:r w:rsidR="4F31E405">
        <w:t>za nadaljnja plačila do izteka te pogodbe pa, ko bodo izpolnjeni forma</w:t>
      </w:r>
      <w:r w:rsidR="6D5577B0">
        <w:t>l</w:t>
      </w:r>
      <w:r w:rsidR="4F31E405">
        <w:t xml:space="preserve">ni pogoji glede na veljavni zakon o izvrševanju </w:t>
      </w:r>
      <w:r w:rsidR="4EEA2673">
        <w:t>P</w:t>
      </w:r>
      <w:r w:rsidR="4F31E405">
        <w:t>roračuna RS ter ostale predpise, ki omogočajo izvrševanje sprejetega Proračuna RS za posamezno leto oziroma sprejeti proračun za posamezno leto.</w:t>
      </w:r>
      <w:r w:rsidR="65E3FEB1">
        <w:t xml:space="preserve"> V kolikor pogoji za nadaljnja plačila ne bodo izpolnjeni, bo posamezni naročnik o tem pisno obvestil izvajalca. Z dnem prejema obvestila se šteje neposredna pogodba za razvezano. Obveznosti in pravice</w:t>
      </w:r>
      <w:r w:rsidR="4D089034">
        <w:t>,</w:t>
      </w:r>
      <w:r w:rsidR="65E3FEB1">
        <w:t xml:space="preserve"> nastale do dne razveze neposredne pogodbe</w:t>
      </w:r>
      <w:r w:rsidR="4D089034">
        <w:t>,</w:t>
      </w:r>
      <w:r w:rsidR="65E3FEB1">
        <w:t xml:space="preserve"> sta posamezni naročnik in izvajalec dolžna medsebojno izpolniti in poravnati.</w:t>
      </w:r>
    </w:p>
    <w:p w14:paraId="176922C6" w14:textId="3E45D82F" w:rsidR="0086621F" w:rsidRPr="00D65BCB" w:rsidRDefault="41190491" w:rsidP="00EB5F91">
      <w:pPr>
        <w:pStyle w:val="Naslov2"/>
      </w:pPr>
      <w:r>
        <w:t>O</w:t>
      </w:r>
      <w:r w:rsidR="7990338B">
        <w:t>dziv izvajalca na naročilo</w:t>
      </w:r>
      <w:r w:rsidR="5EA7A7EC">
        <w:t xml:space="preserve"> in r</w:t>
      </w:r>
      <w:r w:rsidR="5D89EDCF">
        <w:t xml:space="preserve">ok za izvedbo </w:t>
      </w:r>
      <w:r w:rsidR="46374461">
        <w:t>storitev</w:t>
      </w:r>
    </w:p>
    <w:p w14:paraId="3767B4E8" w14:textId="77777777" w:rsidR="0086621F" w:rsidRPr="00D65BCB" w:rsidRDefault="0086621F" w:rsidP="00EB5F91">
      <w:pPr>
        <w:pStyle w:val="Naslov3"/>
      </w:pPr>
      <w:bookmarkStart w:id="9" w:name="_Ref83160302"/>
      <w:r>
        <w:t>člen</w:t>
      </w:r>
      <w:bookmarkEnd w:id="9"/>
    </w:p>
    <w:p w14:paraId="0BF002A6" w14:textId="6D579FCE" w:rsidR="16AED436" w:rsidRDefault="16AED436" w:rsidP="0F09CDAA">
      <w:pPr>
        <w:pStyle w:val="NavadenPred"/>
      </w:pPr>
      <w:r>
        <w:t>Izvajalec se zavezuje, da v času veljavnosti te pogodbe posamezn</w:t>
      </w:r>
      <w:r w:rsidR="19FAD1F5">
        <w:t>im</w:t>
      </w:r>
      <w:r>
        <w:t xml:space="preserve"> naročnik</w:t>
      </w:r>
      <w:r w:rsidR="53D1F315">
        <w:t>om</w:t>
      </w:r>
      <w:r>
        <w:t xml:space="preserve"> zagotavlja odziv na naročilo najkasneje do:</w:t>
      </w:r>
    </w:p>
    <w:p w14:paraId="5525F339" w14:textId="4F123F18" w:rsidR="16AED436" w:rsidRDefault="16AED436" w:rsidP="0F09CDAA">
      <w:pPr>
        <w:pStyle w:val="Nastevanje1"/>
      </w:pPr>
      <w:r>
        <w:t>2 (dveh) ur pri reševanju kritičnih dogodkov,</w:t>
      </w:r>
    </w:p>
    <w:p w14:paraId="7D4FBC7D" w14:textId="210B6949" w:rsidR="16AED436" w:rsidRDefault="618F0C6C" w:rsidP="0F09CDAA">
      <w:pPr>
        <w:pStyle w:val="Nastevanje1"/>
      </w:pPr>
      <w:r>
        <w:t xml:space="preserve">1 (enega) delovnega dne </w:t>
      </w:r>
      <w:r w:rsidR="4A146053">
        <w:t>z</w:t>
      </w:r>
      <w:r>
        <w:t xml:space="preserve">a </w:t>
      </w:r>
      <w:r w:rsidR="515D07FD">
        <w:t>napak</w:t>
      </w:r>
      <w:r w:rsidR="5ED2779E">
        <w:t>e</w:t>
      </w:r>
      <w:r w:rsidR="515D07FD">
        <w:t xml:space="preserve"> </w:t>
      </w:r>
      <w:r w:rsidR="24AE896B">
        <w:t>v</w:t>
      </w:r>
      <w:r w:rsidR="515D07FD">
        <w:t xml:space="preserve"> delovanju sistema</w:t>
      </w:r>
      <w:r>
        <w:t xml:space="preserve"> ter</w:t>
      </w:r>
    </w:p>
    <w:p w14:paraId="05C62A13" w14:textId="36B6DE4A" w:rsidR="16AED436" w:rsidRDefault="16AED436" w:rsidP="0F09CDAA">
      <w:pPr>
        <w:pStyle w:val="Nastevanje1"/>
      </w:pPr>
      <w:r>
        <w:t xml:space="preserve">3 (treh) delovnih dni pri vseh ostalih </w:t>
      </w:r>
      <w:r w:rsidR="701E4241">
        <w:t xml:space="preserve">naročilih </w:t>
      </w:r>
      <w:r w:rsidR="066F10E6">
        <w:t xml:space="preserve">posameznega </w:t>
      </w:r>
      <w:r>
        <w:t>naročnika.</w:t>
      </w:r>
    </w:p>
    <w:p w14:paraId="6D3983AB" w14:textId="165CD1A8" w:rsidR="0F09CDAA" w:rsidRDefault="0F09CDAA" w:rsidP="0082323A">
      <w:pPr>
        <w:pStyle w:val="Nastevanje1"/>
        <w:numPr>
          <w:ilvl w:val="0"/>
          <w:numId w:val="0"/>
        </w:numPr>
        <w:ind w:left="927"/>
      </w:pPr>
    </w:p>
    <w:p w14:paraId="13E3195C" w14:textId="6EA107A5" w:rsidR="47E41A91" w:rsidRDefault="6378C1A5" w:rsidP="0082323A">
      <w:r>
        <w:t xml:space="preserve">Kritični dogodek je incident v delovanju informacijskega sistema INSPIS, katerega </w:t>
      </w:r>
      <w:r w:rsidR="2BDAF2BF">
        <w:t>posledica je popolno nedelovanje oziroma nedelovanje ključnih fun</w:t>
      </w:r>
      <w:r w:rsidR="348F9197">
        <w:t>kcionalnosti</w:t>
      </w:r>
      <w:r w:rsidR="4BEE9295">
        <w:t xml:space="preserve"> informacijskega sistema INSPIS</w:t>
      </w:r>
      <w:r w:rsidR="348F9197">
        <w:t>. I</w:t>
      </w:r>
      <w:r w:rsidR="3BA8EFBA">
        <w:t>zvajalec se zavezuje v roku za odziv na naročilo pričeti z odpravo na</w:t>
      </w:r>
      <w:r w:rsidR="2964AD33">
        <w:t xml:space="preserve">pake </w:t>
      </w:r>
      <w:r w:rsidR="5DD66526">
        <w:t>in z</w:t>
      </w:r>
      <w:r w:rsidR="2F114FA3">
        <w:t xml:space="preserve"> odpravo nadaljevati do njene popolne odprave. </w:t>
      </w:r>
      <w:r w:rsidR="53389775">
        <w:t xml:space="preserve">Izvajalec zagotavlja odpravo </w:t>
      </w:r>
      <w:r w:rsidR="76456ADB">
        <w:t xml:space="preserve">naslednjih </w:t>
      </w:r>
      <w:r w:rsidR="53389775">
        <w:t>kritičnih dogodkov</w:t>
      </w:r>
      <w:r w:rsidR="7AFF239E">
        <w:t>:</w:t>
      </w:r>
    </w:p>
    <w:p w14:paraId="6E5C1C0C" w14:textId="15CFA2CB" w:rsidR="0F09CDAA" w:rsidRDefault="00173CCE">
      <w:pPr>
        <w:pStyle w:val="Nastevanje1"/>
      </w:pPr>
      <w:r>
        <w:t>Nedelovanje baze</w:t>
      </w:r>
      <w:r w:rsidR="005900CB">
        <w:t xml:space="preserve"> INSPIS</w:t>
      </w:r>
      <w:r w:rsidR="007C3B42">
        <w:t>,</w:t>
      </w:r>
    </w:p>
    <w:p w14:paraId="64B7F75D" w14:textId="2378FF8A" w:rsidR="00B8445D" w:rsidRDefault="00173CCE" w:rsidP="00173CCE">
      <w:pPr>
        <w:pStyle w:val="Nastevanje1"/>
      </w:pPr>
      <w:r>
        <w:t>Nedelovanje sistema</w:t>
      </w:r>
      <w:r w:rsidR="005900CB">
        <w:t xml:space="preserve"> INSPIS</w:t>
      </w:r>
      <w:r w:rsidR="007C3B42">
        <w:t>:</w:t>
      </w:r>
    </w:p>
    <w:p w14:paraId="10D145B1" w14:textId="520770B4" w:rsidR="00173CCE" w:rsidRDefault="005900CB" w:rsidP="00B8445D">
      <w:pPr>
        <w:pStyle w:val="Nastevanje1"/>
        <w:numPr>
          <w:ilvl w:val="1"/>
          <w:numId w:val="5"/>
        </w:numPr>
      </w:pPr>
      <w:r>
        <w:t>ni možna prijava</w:t>
      </w:r>
      <w:r w:rsidR="00B8445D">
        <w:t xml:space="preserve"> v sistem</w:t>
      </w:r>
    </w:p>
    <w:p w14:paraId="27395454" w14:textId="26352794" w:rsidR="00B8445D" w:rsidRDefault="00B8445D" w:rsidP="00B8445D">
      <w:pPr>
        <w:pStyle w:val="Nastevanje1"/>
        <w:numPr>
          <w:ilvl w:val="1"/>
          <w:numId w:val="5"/>
        </w:numPr>
      </w:pPr>
      <w:r>
        <w:t>ni možno knjiženje</w:t>
      </w:r>
    </w:p>
    <w:p w14:paraId="6D99D643" w14:textId="7BBF46CC" w:rsidR="00B8445D" w:rsidRDefault="00B8445D" w:rsidP="00B8445D">
      <w:pPr>
        <w:pStyle w:val="Nastevanje1"/>
        <w:numPr>
          <w:ilvl w:val="1"/>
          <w:numId w:val="5"/>
        </w:numPr>
      </w:pPr>
      <w:r>
        <w:t>ni možno skeniranje</w:t>
      </w:r>
    </w:p>
    <w:p w14:paraId="4889F4EB" w14:textId="77777777" w:rsidR="005D5951" w:rsidRDefault="005D5951" w:rsidP="005D5951">
      <w:pPr>
        <w:pStyle w:val="Nastevanje1"/>
        <w:numPr>
          <w:ilvl w:val="0"/>
          <w:numId w:val="0"/>
        </w:numPr>
      </w:pPr>
    </w:p>
    <w:p w14:paraId="1A9152AC" w14:textId="76056894" w:rsidR="346A7CBF" w:rsidRDefault="346A7CBF" w:rsidP="005D5951">
      <w:pPr>
        <w:pStyle w:val="Nastevanje1"/>
        <w:numPr>
          <w:ilvl w:val="0"/>
          <w:numId w:val="0"/>
        </w:numPr>
      </w:pPr>
      <w:r>
        <w:t xml:space="preserve">Napaka v delovanju sistema </w:t>
      </w:r>
      <w:r w:rsidR="6FA4DAC6">
        <w:t xml:space="preserve">je incident v delovanju informacijskega sistema INSPIS, katerega posledica je </w:t>
      </w:r>
      <w:r w:rsidR="47FA5F3F">
        <w:t>delova</w:t>
      </w:r>
      <w:r w:rsidR="6E089FBC">
        <w:t>n</w:t>
      </w:r>
      <w:r w:rsidR="47FA5F3F">
        <w:t>je informacijskega sistema INSPIS z zmanjšano fu</w:t>
      </w:r>
      <w:r w:rsidR="160FDC90">
        <w:t>nkcionalnostjo</w:t>
      </w:r>
      <w:r w:rsidR="47FA5F3F">
        <w:t xml:space="preserve">, pri čemer </w:t>
      </w:r>
      <w:r w:rsidR="012C792B">
        <w:t>delovanje ključnih funkcionalnosti ni ogroženo.</w:t>
      </w:r>
      <w:r w:rsidR="1D0BCBD4">
        <w:t xml:space="preserve"> Izvajalec se zavezuje v roku za odziv na naročilo pričeti z odpravo napake </w:t>
      </w:r>
      <w:r w:rsidR="4792E05A">
        <w:t xml:space="preserve">oziroma posredovati informacijo, kdaj lahko začne reševati nastalo napako oziroma da mu v tem času posreduje ponudbo v skladu z določili </w:t>
      </w:r>
      <w:r>
        <w:fldChar w:fldCharType="begin"/>
      </w:r>
      <w:r>
        <w:instrText xml:space="preserve"> REF _Ref83159880 \n \h </w:instrText>
      </w:r>
      <w:r>
        <w:fldChar w:fldCharType="separate"/>
      </w:r>
      <w:r w:rsidR="4792E05A">
        <w:t>9</w:t>
      </w:r>
      <w:r>
        <w:fldChar w:fldCharType="end"/>
      </w:r>
      <w:r w:rsidR="4792E05A">
        <w:t>. člena.</w:t>
      </w:r>
    </w:p>
    <w:p w14:paraId="733EB986" w14:textId="76143E78" w:rsidR="0F09CDAA" w:rsidRDefault="0F09CDAA" w:rsidP="005D5951">
      <w:pPr>
        <w:pStyle w:val="Nastevanje1"/>
        <w:numPr>
          <w:ilvl w:val="0"/>
          <w:numId w:val="0"/>
        </w:numPr>
      </w:pPr>
    </w:p>
    <w:p w14:paraId="34663A89" w14:textId="5C4D03B8" w:rsidR="7DFC69F3" w:rsidRDefault="7DFC69F3" w:rsidP="005D5951">
      <w:pPr>
        <w:pStyle w:val="Nastevanje1"/>
        <w:numPr>
          <w:ilvl w:val="0"/>
          <w:numId w:val="0"/>
        </w:numPr>
      </w:pPr>
      <w:r>
        <w:t>Z</w:t>
      </w:r>
      <w:r w:rsidR="137F81E8">
        <w:t>a o</w:t>
      </w:r>
      <w:r w:rsidR="2AE4C068">
        <w:t>stala naročila</w:t>
      </w:r>
      <w:r w:rsidR="4410B1E6">
        <w:t xml:space="preserve"> posamezn</w:t>
      </w:r>
      <w:r w:rsidR="698E9746">
        <w:t>ih</w:t>
      </w:r>
      <w:r w:rsidR="4410B1E6">
        <w:t xml:space="preserve"> </w:t>
      </w:r>
      <w:r w:rsidR="49E3896A">
        <w:t>naročnik</w:t>
      </w:r>
      <w:r w:rsidR="1E989B62">
        <w:t>ov</w:t>
      </w:r>
      <w:r w:rsidR="49E3896A">
        <w:t>, ki ne pomenijo kritičnega dogodka oziroma napake v delovanju sistema, se izvajalec zavezuje</w:t>
      </w:r>
      <w:r w:rsidR="7DE4ACBB">
        <w:t xml:space="preserve"> v roku za odziv </w:t>
      </w:r>
      <w:r w:rsidR="74313664">
        <w:t xml:space="preserve">pričeti z izvedbo naročila oziroma posredovati informacijo, kdaj lahko z </w:t>
      </w:r>
      <w:r w:rsidR="4917151D">
        <w:t>izvedbo naročila prične</w:t>
      </w:r>
      <w:r w:rsidR="74313664">
        <w:t xml:space="preserve"> oziroma da mu v tem času posreduje ponudbo v skladu z določili </w:t>
      </w:r>
      <w:r>
        <w:fldChar w:fldCharType="begin"/>
      </w:r>
      <w:r>
        <w:instrText xml:space="preserve"> REF _Ref83159880 \n \h </w:instrText>
      </w:r>
      <w:r>
        <w:fldChar w:fldCharType="separate"/>
      </w:r>
      <w:r w:rsidR="74313664">
        <w:t>9</w:t>
      </w:r>
      <w:r>
        <w:fldChar w:fldCharType="end"/>
      </w:r>
      <w:r w:rsidR="74313664">
        <w:t>. člena.</w:t>
      </w:r>
    </w:p>
    <w:p w14:paraId="6A3C2E7E" w14:textId="6288F411" w:rsidR="0F09CDAA" w:rsidRDefault="0F09CDAA" w:rsidP="0F09CDAA"/>
    <w:p w14:paraId="2093F63A" w14:textId="72032AEF" w:rsidR="00C03B69" w:rsidRPr="006A4591" w:rsidRDefault="15C1B78E" w:rsidP="006A4591">
      <w:r>
        <w:t xml:space="preserve">Naročnik pričakuje od izvajalca, da </w:t>
      </w:r>
      <w:r w:rsidR="2D3ABBE6">
        <w:t xml:space="preserve">bo napake v delovanju sistema oziroma </w:t>
      </w:r>
      <w:r>
        <w:t>vsa dogovorjena naročila opravi</w:t>
      </w:r>
      <w:r w:rsidR="085A77AC">
        <w:t>l</w:t>
      </w:r>
      <w:r>
        <w:t xml:space="preserve"> v času, ki je normalen za izvedbo posameznega naročila. Če ima posamezni naročnik rok, do katerega mora biti naročilo izvedeno, pri čemer s svojimi predhodnimi ali bodočimi dejanji ni mogel ali ne more vplivati na tako določen rok, se od izvajalca pričakuje, da se bo po svojih najboljših močeh trudil, da bo naročilo pravočasno izvedeno.</w:t>
      </w:r>
    </w:p>
    <w:p w14:paraId="7F7AB3B7" w14:textId="37D9DFE6" w:rsidR="02DAAE27" w:rsidRDefault="02DAAE27"/>
    <w:p w14:paraId="5D67EE79" w14:textId="7BB5E712" w:rsidR="2392D7CC" w:rsidRDefault="2392D7CC">
      <w:r>
        <w:t xml:space="preserve">Če izvajalec zamuja ali pričakuje zamudo iz razlogov, ki so nastali na strani posameznih naročnikov ali višje sile, je o tem dolžan pisno obvestiti </w:t>
      </w:r>
      <w:r w:rsidR="4ABCC4F1">
        <w:t xml:space="preserve">posameznega </w:t>
      </w:r>
      <w:r>
        <w:t>naročnika takoj oziroma najpozneje v roku 3 (treh) dni od dne, ko je izvajalec izvedel razlog za zamudo. Razlog se zabeleži tudi v orodju za sodelovanje.</w:t>
      </w:r>
    </w:p>
    <w:p w14:paraId="7C51D648" w14:textId="77777777" w:rsidR="00CC2561" w:rsidRPr="006A4591" w:rsidRDefault="00CC2561" w:rsidP="006A4591"/>
    <w:p w14:paraId="4CC5427A" w14:textId="46940FA5" w:rsidR="009E0DAF" w:rsidRPr="006A4591" w:rsidRDefault="00C03B69" w:rsidP="006A4591">
      <w:r w:rsidRPr="006A4591">
        <w:t>Za delovni dan se šteje vsak dan od ponedeljka do petka, ki ni dela prost dan, in sicer med 8:00 in 16:00 uro.</w:t>
      </w:r>
    </w:p>
    <w:p w14:paraId="365D1894" w14:textId="02321532" w:rsidR="003B2F9F" w:rsidRPr="006E2647" w:rsidRDefault="00802570" w:rsidP="00EB5F91">
      <w:pPr>
        <w:pStyle w:val="Naslov2"/>
      </w:pPr>
      <w:r>
        <w:t xml:space="preserve">Naročila </w:t>
      </w:r>
      <w:r w:rsidR="006B46B6" w:rsidRPr="006E2647">
        <w:t>in izvedba storitev</w:t>
      </w:r>
    </w:p>
    <w:p w14:paraId="70CD90DE" w14:textId="5BDF48A1" w:rsidR="006E2647" w:rsidRPr="006E2647" w:rsidRDefault="006E2647" w:rsidP="00EB5F91">
      <w:pPr>
        <w:pStyle w:val="Naslov3"/>
      </w:pPr>
      <w:r w:rsidRPr="006E2647">
        <w:t>člen</w:t>
      </w:r>
    </w:p>
    <w:p w14:paraId="6AC69A33" w14:textId="45DC3EFB" w:rsidR="006E2647" w:rsidRPr="006A4591" w:rsidRDefault="006E2647" w:rsidP="006A4591">
      <w:bookmarkStart w:id="10" w:name="_Hlk83291270"/>
      <w:r>
        <w:t xml:space="preserve">Izvajalec je v roku 14 </w:t>
      </w:r>
      <w:r w:rsidR="00284C8C">
        <w:t xml:space="preserve">(štirinajst) </w:t>
      </w:r>
      <w:r>
        <w:t xml:space="preserve">dni </w:t>
      </w:r>
      <w:r w:rsidR="3F246DF5">
        <w:t xml:space="preserve">od sklenitve </w:t>
      </w:r>
      <w:r w:rsidR="44D0E7E7">
        <w:t>krovne</w:t>
      </w:r>
      <w:r>
        <w:t xml:space="preserve"> pogodbe dolžan vzpostaviti sistem, preko katerega lahko </w:t>
      </w:r>
      <w:r w:rsidR="0AB8830B">
        <w:t xml:space="preserve">posamezni </w:t>
      </w:r>
      <w:r>
        <w:t>naročniki oddaja</w:t>
      </w:r>
      <w:r w:rsidR="004034B4">
        <w:t>jo</w:t>
      </w:r>
      <w:r>
        <w:t xml:space="preserve"> naročila izvajalcu oziroma spremlja</w:t>
      </w:r>
      <w:r w:rsidR="004034B4">
        <w:t>jo</w:t>
      </w:r>
      <w:r>
        <w:t xml:space="preserve"> realizacijo oddanih naročil (v nadaljevanju: </w:t>
      </w:r>
      <w:r w:rsidR="00CE16B8">
        <w:t>orodje za sodelovanje</w:t>
      </w:r>
      <w:r>
        <w:t>).</w:t>
      </w:r>
      <w:r w:rsidR="00284C8C">
        <w:t xml:space="preserve"> Upravljalec orodja za sodelovanje </w:t>
      </w:r>
      <w:r w:rsidR="00175B71">
        <w:t>je</w:t>
      </w:r>
      <w:r w:rsidR="00284C8C">
        <w:t xml:space="preserve"> izvajalec.</w:t>
      </w:r>
    </w:p>
    <w:p w14:paraId="5B906D7A" w14:textId="77777777" w:rsidR="006E2647" w:rsidRPr="006A4591" w:rsidRDefault="006E2647" w:rsidP="006A4591"/>
    <w:p w14:paraId="25FC1EAD" w14:textId="65437FBB" w:rsidR="006E2647" w:rsidRPr="006A4591" w:rsidRDefault="006E2647" w:rsidP="006A4591">
      <w:r w:rsidRPr="006A4591">
        <w:t xml:space="preserve">Poleg izvajalca </w:t>
      </w:r>
      <w:r w:rsidR="00F86E96">
        <w:t>bodo imele</w:t>
      </w:r>
      <w:r w:rsidRPr="006A4591">
        <w:t xml:space="preserve"> dostop do </w:t>
      </w:r>
      <w:r w:rsidR="00CE16B8" w:rsidRPr="006A4591">
        <w:t xml:space="preserve">orodja za sodelovanje </w:t>
      </w:r>
      <w:r w:rsidRPr="006A4591">
        <w:t>tudi pooblaščene osebe posameznega naročnika</w:t>
      </w:r>
      <w:r w:rsidR="00E26284" w:rsidRPr="006A4591">
        <w:t>, ki so določene v neposredni pogodbi posameznega naročnika</w:t>
      </w:r>
      <w:r w:rsidRPr="006A4591">
        <w:t>.</w:t>
      </w:r>
    </w:p>
    <w:p w14:paraId="0D22D6FF" w14:textId="77777777" w:rsidR="006E2647" w:rsidRPr="006A4591" w:rsidRDefault="006E2647" w:rsidP="006A4591"/>
    <w:p w14:paraId="3FBADA27" w14:textId="3A9E1E24" w:rsidR="006E2647" w:rsidRPr="00CE16B8" w:rsidRDefault="006E2647" w:rsidP="006A4591">
      <w:pPr>
        <w:pStyle w:val="NavadenPred"/>
      </w:pPr>
      <w:r w:rsidRPr="00CE16B8">
        <w:t xml:space="preserve">V </w:t>
      </w:r>
      <w:r w:rsidR="00CE16B8">
        <w:t xml:space="preserve">orodju za sodelovanje </w:t>
      </w:r>
      <w:r w:rsidR="004034B4">
        <w:t xml:space="preserve">so </w:t>
      </w:r>
      <w:r w:rsidRPr="00CE16B8">
        <w:t>razvidn</w:t>
      </w:r>
      <w:r w:rsidR="00CE16B8">
        <w:t>i</w:t>
      </w:r>
      <w:r w:rsidRPr="00CE16B8">
        <w:t xml:space="preserve"> najmanj:</w:t>
      </w:r>
    </w:p>
    <w:p w14:paraId="4ABB4031" w14:textId="0EFCEE9A" w:rsidR="006E2647" w:rsidRPr="006A4591" w:rsidRDefault="006E2647" w:rsidP="006A4591">
      <w:pPr>
        <w:pStyle w:val="Nastevanje1"/>
      </w:pPr>
      <w:r w:rsidRPr="006A4591">
        <w:t>podatki o oddanem naročilu (datum in naročitelj),</w:t>
      </w:r>
    </w:p>
    <w:p w14:paraId="0DD1943C" w14:textId="2E07B4FF" w:rsidR="00CE16B8" w:rsidRDefault="00CE16B8" w:rsidP="006A4591">
      <w:pPr>
        <w:pStyle w:val="Nastevanje1"/>
      </w:pPr>
      <w:r w:rsidRPr="006A4591">
        <w:t>unikatna številka vsakega naročila,</w:t>
      </w:r>
    </w:p>
    <w:p w14:paraId="78B76C88" w14:textId="0B53131B" w:rsidR="00CC389F" w:rsidRPr="004B6A28" w:rsidRDefault="00CC389F" w:rsidP="006A4591">
      <w:pPr>
        <w:pStyle w:val="Nastevanje1"/>
      </w:pPr>
      <w:r w:rsidRPr="004B6A28">
        <w:t>pisna ponudba</w:t>
      </w:r>
      <w:r w:rsidR="00FA6B7C" w:rsidRPr="004B6A28">
        <w:t>,</w:t>
      </w:r>
      <w:r w:rsidR="00CE791B" w:rsidRPr="004B6A28">
        <w:t xml:space="preserve"> </w:t>
      </w:r>
      <w:bookmarkStart w:id="11" w:name="_Hlk83625788"/>
      <w:r w:rsidR="00CE791B" w:rsidRPr="004B6A28">
        <w:t xml:space="preserve">če jo je </w:t>
      </w:r>
      <w:r w:rsidR="00027772">
        <w:t xml:space="preserve">katerikoli </w:t>
      </w:r>
      <w:r w:rsidR="00CE791B" w:rsidRPr="004B6A28">
        <w:t>posamezni naročnik zahteval,</w:t>
      </w:r>
      <w:bookmarkEnd w:id="11"/>
    </w:p>
    <w:p w14:paraId="71809BCB" w14:textId="72151B26" w:rsidR="006E2647" w:rsidRPr="006A4591" w:rsidRDefault="006E2647" w:rsidP="006A4591">
      <w:pPr>
        <w:pStyle w:val="Nastevanje1"/>
      </w:pPr>
      <w:r w:rsidRPr="006A4591">
        <w:t xml:space="preserve">vsa komunikacija med </w:t>
      </w:r>
      <w:r w:rsidR="004B6A28">
        <w:t xml:space="preserve">posameznimi </w:t>
      </w:r>
      <w:r w:rsidRPr="006A4591">
        <w:t>naročniki in izvajalcem glede izvedbe naročila,</w:t>
      </w:r>
    </w:p>
    <w:p w14:paraId="2FAC2538" w14:textId="77777777" w:rsidR="006E2647" w:rsidRPr="006A4591" w:rsidRDefault="006E2647" w:rsidP="006A4591">
      <w:pPr>
        <w:pStyle w:val="Nastevanje1"/>
      </w:pPr>
      <w:r w:rsidRPr="006A4591">
        <w:t>status izvedbe naročila (npr. na čakanju, v izdelavi, nameščeno na test, nameščeno na produkcijo, preklic naročila),</w:t>
      </w:r>
    </w:p>
    <w:p w14:paraId="130FF254" w14:textId="70D96E76" w:rsidR="006E2647" w:rsidRPr="006A4591" w:rsidRDefault="135912DD" w:rsidP="006A4591">
      <w:pPr>
        <w:pStyle w:val="Nastevanje1"/>
      </w:pPr>
      <w:r>
        <w:t xml:space="preserve">datum in </w:t>
      </w:r>
      <w:r w:rsidR="53FB4F9D">
        <w:t xml:space="preserve">različica, v kateri je naročilo </w:t>
      </w:r>
      <w:r>
        <w:t xml:space="preserve">nameščeno </w:t>
      </w:r>
      <w:r w:rsidR="53FB4F9D">
        <w:t>v produkcij</w:t>
      </w:r>
      <w:r w:rsidR="0DA8DA15">
        <w:t>sk</w:t>
      </w:r>
      <w:r w:rsidR="53FB4F9D">
        <w:t>o</w:t>
      </w:r>
      <w:r w:rsidR="5784653A">
        <w:t xml:space="preserve"> okolje</w:t>
      </w:r>
      <w:r w:rsidR="4CAED4AE">
        <w:t>,</w:t>
      </w:r>
    </w:p>
    <w:p w14:paraId="1FF21E6F" w14:textId="7A659170" w:rsidR="006E2647" w:rsidRDefault="006E2647" w:rsidP="006A4591">
      <w:pPr>
        <w:pStyle w:val="Nastevanje1"/>
      </w:pPr>
      <w:r w:rsidRPr="006A4591">
        <w:t>porabljeno število ur, ki so podlaga za zaračunavanje opravljenega dela</w:t>
      </w:r>
      <w:r w:rsidR="00232249">
        <w:t xml:space="preserve"> ter</w:t>
      </w:r>
    </w:p>
    <w:p w14:paraId="25896974" w14:textId="6EE42688" w:rsidR="00232249" w:rsidRPr="006A4591" w:rsidRDefault="00232249" w:rsidP="006A4591">
      <w:pPr>
        <w:pStyle w:val="Nastevanje1"/>
      </w:pPr>
      <w:bookmarkStart w:id="12" w:name="_Hlk83647424"/>
      <w:r>
        <w:t>ustrezna dokumentacija</w:t>
      </w:r>
      <w:r w:rsidR="009B5322">
        <w:t>/</w:t>
      </w:r>
      <w:r>
        <w:t>dokumenti naročila</w:t>
      </w:r>
      <w:bookmarkEnd w:id="12"/>
      <w:r>
        <w:t>.</w:t>
      </w:r>
    </w:p>
    <w:p w14:paraId="17C074A3" w14:textId="06BF19D0" w:rsidR="006E2647" w:rsidRPr="006A4591" w:rsidRDefault="006E2647" w:rsidP="006A4591"/>
    <w:p w14:paraId="7D461340" w14:textId="3F997CC7" w:rsidR="00E273A5" w:rsidRPr="005D5951" w:rsidRDefault="7C6502AA" w:rsidP="005D5951">
      <w:pPr>
        <w:spacing w:line="259" w:lineRule="auto"/>
      </w:pPr>
      <w:r w:rsidRPr="005D5951">
        <w:t>O</w:t>
      </w:r>
      <w:r w:rsidR="2752EF13" w:rsidRPr="005D5951">
        <w:t xml:space="preserve">rodje za sodelovanje </w:t>
      </w:r>
      <w:r w:rsidR="651094F5" w:rsidRPr="005D5951">
        <w:t xml:space="preserve">posameznim naročnikom </w:t>
      </w:r>
      <w:r w:rsidR="53EECFD4" w:rsidRPr="005D5951">
        <w:t xml:space="preserve">omogoča </w:t>
      </w:r>
      <w:r w:rsidR="651094F5" w:rsidRPr="005D5951">
        <w:t xml:space="preserve">tudi </w:t>
      </w:r>
      <w:r w:rsidR="7656FE15" w:rsidRPr="005D5951">
        <w:t xml:space="preserve">neposredno komunikacijo in </w:t>
      </w:r>
      <w:r w:rsidR="3174B485" w:rsidRPr="005D5951">
        <w:t>sodelovanje z izvajalcem</w:t>
      </w:r>
      <w:r w:rsidR="651094F5" w:rsidRPr="005D5951">
        <w:t>.</w:t>
      </w:r>
    </w:p>
    <w:p w14:paraId="6C38D9DB" w14:textId="77777777" w:rsidR="00E273A5" w:rsidRPr="005D5951" w:rsidRDefault="00E273A5" w:rsidP="02DAAE27"/>
    <w:p w14:paraId="6C4E05DE" w14:textId="7FCAB3C6" w:rsidR="006E2647" w:rsidRDefault="325DF21E" w:rsidP="02DAAE27">
      <w:bookmarkStart w:id="13" w:name="_Hlk83648171"/>
      <w:r w:rsidRPr="005D5951">
        <w:t>V kolikor</w:t>
      </w:r>
      <w:r w:rsidR="1EC5B2DC" w:rsidRPr="005D5951">
        <w:t xml:space="preserve"> </w:t>
      </w:r>
      <w:r w:rsidR="449F358C" w:rsidRPr="005D5951">
        <w:t>orodje za sodelovanje</w:t>
      </w:r>
      <w:r w:rsidR="1C70F455" w:rsidRPr="005D5951">
        <w:t xml:space="preserve"> </w:t>
      </w:r>
      <w:r w:rsidR="4675AE61" w:rsidRPr="005D5951">
        <w:t>ne bi delovalo zaradi okoliščin izven domene izvajalca in naročnika,</w:t>
      </w:r>
      <w:r w:rsidR="449F358C" w:rsidRPr="005D5951">
        <w:t xml:space="preserve"> se</w:t>
      </w:r>
      <w:r w:rsidR="2AE9EF6D" w:rsidRPr="005D5951">
        <w:t xml:space="preserve"> </w:t>
      </w:r>
      <w:r w:rsidR="449F358C" w:rsidRPr="005D5951">
        <w:t>vsa komunikacija med posameznimi naročniki in izvajalc</w:t>
      </w:r>
      <w:r w:rsidR="05D8E2BA" w:rsidRPr="005D5951">
        <w:t>em</w:t>
      </w:r>
      <w:r w:rsidR="449F358C" w:rsidRPr="005D5951">
        <w:t xml:space="preserve"> oprav</w:t>
      </w:r>
      <w:r w:rsidR="1F04A5B1" w:rsidRPr="005D5951">
        <w:t>i</w:t>
      </w:r>
      <w:r w:rsidR="449F358C" w:rsidRPr="005D5951">
        <w:t xml:space="preserve"> po elektronski pošti preko vsaj enega naslova, ki je določen v tej pogodbi ali posamezni neposredni pogodbi. </w:t>
      </w:r>
      <w:r w:rsidR="53FB4F9D" w:rsidRPr="005D5951">
        <w:t xml:space="preserve">V </w:t>
      </w:r>
      <w:r w:rsidR="449F358C" w:rsidRPr="005D5951">
        <w:t xml:space="preserve">tem </w:t>
      </w:r>
      <w:r w:rsidR="53FB4F9D" w:rsidRPr="005D5951">
        <w:t xml:space="preserve">primeru </w:t>
      </w:r>
      <w:r w:rsidR="0EB3D8AB" w:rsidRPr="005D5951">
        <w:t xml:space="preserve">vsako komunikacijo posameznega naročnika z izvajalcem v orodje za sodelovanje </w:t>
      </w:r>
      <w:r w:rsidR="53FB4F9D" w:rsidRPr="005D5951">
        <w:t>vnes</w:t>
      </w:r>
      <w:r w:rsidR="3AACFDA8" w:rsidRPr="005D5951">
        <w:t>e</w:t>
      </w:r>
      <w:r w:rsidR="53FB4F9D" w:rsidRPr="005D5951">
        <w:t xml:space="preserve"> izvajalec</w:t>
      </w:r>
      <w:r w:rsidR="1EA2C2ED" w:rsidRPr="005D5951">
        <w:t>, takoj ko je njegovo delovanje vzpostavljeno</w:t>
      </w:r>
      <w:r w:rsidR="53FB4F9D" w:rsidRPr="005D5951">
        <w:t>.</w:t>
      </w:r>
      <w:bookmarkEnd w:id="13"/>
    </w:p>
    <w:p w14:paraId="108248DF" w14:textId="77777777" w:rsidR="00735D98" w:rsidRDefault="00735D98" w:rsidP="02DAAE27"/>
    <w:p w14:paraId="2340108B" w14:textId="77777777" w:rsidR="00735D98" w:rsidRPr="006A4591" w:rsidRDefault="00735D98" w:rsidP="00735D98">
      <w:r>
        <w:t>Posamezni naročniki lahko preko orodja za sodelovanje potrdijo ali prekličejo sodelovanje pri določenem naročilu najkasneje do namestitve spremembe v produkcijsko okolje posameznega naročnika. V primeru, ko posamezni naročnik potrdi svoje sodelovanje pri določenem naročilu in izvajalec le-tega tudi namesti v produkcijsko okolje tega naročnika, je le-ta udeležen tudi pri strošku naročila. Strošek naročila se v takem primeru razdeli na toliko naročnikov, koliko je potrdilo svoje sodelovanje in jim je bila sprememba tudi nameščena v produkcijsko okolje. Če kateri od njih pred namestitvijo spremembe v produkcijsko okolje prekliče sodelovanje, strošek naročila bremeni tistega naročnika, ki je oddal naročilo, oziroma tiste naročnike, ki so sodelovanje potrdili in jim je bila sprememba tudi nameščena v produkcijsko okolje.</w:t>
      </w:r>
    </w:p>
    <w:p w14:paraId="6BC763A9" w14:textId="77777777" w:rsidR="00735D98" w:rsidRDefault="00735D98" w:rsidP="00735D98"/>
    <w:p w14:paraId="5B4728F4" w14:textId="77777777" w:rsidR="00735D98" w:rsidRDefault="00735D98" w:rsidP="00735D98">
      <w:r>
        <w:lastRenderedPageBreak/>
        <w:t>Kadar posamezni naročnik že izdelano spremembo naknadno naroči zase, potem ko je bila ta že izdelana na podlagi naročila s strani drugega posameznega naročnika in temu tudi nameščena v produkcijsko okolje, lahko izvajalec za vsako dodatno namestitev take že izdelane spremembe, vsakemu naknadnemu naročniku zaračuna največ 10% cene samega naročila te spremembe, ki pa ne glede na število novih naknadnih naročnikov, ne sme skupaj znašati več kot 100%, četudi je naknadnih naročnikov več kot 10. V tem primeru se 100% razdeli na število posameznih naročnikov, ki so naknadno naročili že izdelano spremembo.</w:t>
      </w:r>
    </w:p>
    <w:bookmarkEnd w:id="10"/>
    <w:p w14:paraId="2960B251" w14:textId="74F55F2C" w:rsidR="006E2647" w:rsidRPr="005D5951" w:rsidRDefault="006E2647" w:rsidP="02DAAE27"/>
    <w:p w14:paraId="2C84BCC2" w14:textId="3E3E22E5" w:rsidR="00166327" w:rsidRPr="005D5951" w:rsidRDefault="246E5C40" w:rsidP="02DAAE27">
      <w:pPr>
        <w:pStyle w:val="Naslov3"/>
      </w:pPr>
      <w:r w:rsidRPr="005D5951">
        <w:t>člen</w:t>
      </w:r>
    </w:p>
    <w:p w14:paraId="7B4A33E4" w14:textId="45DADAC6" w:rsidR="003B2F9F" w:rsidRPr="005D5951" w:rsidRDefault="717F7C13" w:rsidP="02DAAE27">
      <w:bookmarkStart w:id="14" w:name="_Hlk83291330"/>
      <w:r w:rsidRPr="005D5951">
        <w:t>Posamezni n</w:t>
      </w:r>
      <w:r w:rsidR="28B0FA61" w:rsidRPr="005D5951">
        <w:t>aročnik</w:t>
      </w:r>
      <w:r w:rsidR="332367FF" w:rsidRPr="005D5951">
        <w:t>i</w:t>
      </w:r>
      <w:r w:rsidR="100AD83C" w:rsidRPr="005D5951">
        <w:t xml:space="preserve"> </w:t>
      </w:r>
      <w:r w:rsidR="28B0FA61" w:rsidRPr="005D5951">
        <w:t>posred</w:t>
      </w:r>
      <w:r w:rsidR="74FF1798" w:rsidRPr="005D5951">
        <w:t>uje</w:t>
      </w:r>
      <w:r w:rsidR="2B8964FC" w:rsidRPr="005D5951">
        <w:t>jo</w:t>
      </w:r>
      <w:r w:rsidR="74FF1798" w:rsidRPr="005D5951">
        <w:t xml:space="preserve"> </w:t>
      </w:r>
      <w:r w:rsidR="246E5C40" w:rsidRPr="005D5951">
        <w:t xml:space="preserve">izvajalcu </w:t>
      </w:r>
      <w:r w:rsidR="28B0FA61" w:rsidRPr="005D5951">
        <w:t xml:space="preserve">vsa naročila </w:t>
      </w:r>
      <w:r w:rsidR="53FB4F9D" w:rsidRPr="005D5951">
        <w:t xml:space="preserve">(npr. </w:t>
      </w:r>
      <w:r w:rsidR="246E5C40" w:rsidRPr="005D5951">
        <w:t>za odpravo napake, za pomoč pri reševanju kritičnih dogodkov, za pomoč pri optimiziranju delovanja</w:t>
      </w:r>
      <w:r w:rsidR="53FB4F9D" w:rsidRPr="005D5951">
        <w:t>,</w:t>
      </w:r>
      <w:r w:rsidR="246E5C40" w:rsidRPr="005D5951">
        <w:t xml:space="preserve"> za izboljšavo ali dopolnitev</w:t>
      </w:r>
      <w:r w:rsidR="53FB4F9D" w:rsidRPr="005D5951">
        <w:t>)</w:t>
      </w:r>
      <w:r w:rsidR="0BECED14" w:rsidRPr="005D5951">
        <w:t xml:space="preserve"> </w:t>
      </w:r>
      <w:r w:rsidR="53FB4F9D" w:rsidRPr="005D5951">
        <w:t xml:space="preserve">preko </w:t>
      </w:r>
      <w:r w:rsidR="1AD37016" w:rsidRPr="005D5951">
        <w:t>orodja za sodelovanje</w:t>
      </w:r>
      <w:r w:rsidR="53FB4F9D" w:rsidRPr="005D5951">
        <w:t>.</w:t>
      </w:r>
    </w:p>
    <w:p w14:paraId="68B5B4BA" w14:textId="6AC46B1D" w:rsidR="003B2F9F" w:rsidRPr="006A4591" w:rsidRDefault="003B2F9F" w:rsidP="0F09CDAA"/>
    <w:p w14:paraId="0C561C55" w14:textId="18AADCFC" w:rsidR="00D149E6" w:rsidRPr="006A4591" w:rsidRDefault="2BCEBAE3" w:rsidP="00735D98">
      <w:r>
        <w:t>Posamezni n</w:t>
      </w:r>
      <w:r w:rsidR="696442AE">
        <w:t>aročnik</w:t>
      </w:r>
      <w:r w:rsidR="7E5FFE3A">
        <w:t>i</w:t>
      </w:r>
      <w:r w:rsidR="696442AE">
        <w:t xml:space="preserve"> lahko v primeru </w:t>
      </w:r>
      <w:r w:rsidR="047DB5E7">
        <w:t>kritičnih dogodkov</w:t>
      </w:r>
      <w:r w:rsidR="696442AE">
        <w:t xml:space="preserve"> naročilo posreduje</w:t>
      </w:r>
      <w:r w:rsidR="5330E130">
        <w:t>jo</w:t>
      </w:r>
      <w:r w:rsidR="696442AE">
        <w:t xml:space="preserve"> </w:t>
      </w:r>
      <w:r w:rsidR="0BFF55CE">
        <w:t xml:space="preserve">tudi </w:t>
      </w:r>
      <w:r w:rsidR="64FFA9D4">
        <w:t>po telefonu</w:t>
      </w:r>
      <w:r w:rsidR="25B11AD4">
        <w:t xml:space="preserve"> na tel</w:t>
      </w:r>
      <w:r w:rsidR="70A677E4">
        <w:t>efonsko š</w:t>
      </w:r>
      <w:r w:rsidR="25B11AD4">
        <w:t>t</w:t>
      </w:r>
      <w:r w:rsidR="418B8BC0">
        <w:t>evilko</w:t>
      </w:r>
      <w:r w:rsidR="25B11AD4">
        <w:t>, ki jo za ta namen določi izvajalec</w:t>
      </w:r>
      <w:r w:rsidR="696442AE">
        <w:t xml:space="preserve">, vendar mora biti naročilo </w:t>
      </w:r>
      <w:r w:rsidR="0BFF55CE">
        <w:t xml:space="preserve">najkasneje naslednji delovni dan posredovano </w:t>
      </w:r>
      <w:r w:rsidR="191FD6EE">
        <w:t xml:space="preserve">tudi po protokolu iz </w:t>
      </w:r>
      <w:r w:rsidR="3C14FAD5">
        <w:t xml:space="preserve">prejšnjega </w:t>
      </w:r>
      <w:r w:rsidR="4DA4D15F">
        <w:t>odstavka</w:t>
      </w:r>
      <w:r w:rsidR="191FD6EE">
        <w:t>.</w:t>
      </w:r>
      <w:r w:rsidR="12506A07">
        <w:t xml:space="preserve"> V tem primeru </w:t>
      </w:r>
      <w:r w:rsidR="2A877046">
        <w:t xml:space="preserve">rok za odziv na naročilo prične teči </w:t>
      </w:r>
      <w:r w:rsidR="673CD60A">
        <w:t>od trenutka</w:t>
      </w:r>
      <w:r w:rsidR="523ABF95">
        <w:t xml:space="preserve"> posredovanja </w:t>
      </w:r>
      <w:r w:rsidR="7CE49B0B">
        <w:t>naročila po telefonu.</w:t>
      </w:r>
    </w:p>
    <w:bookmarkEnd w:id="14"/>
    <w:p w14:paraId="539DBECC" w14:textId="2DCDD631" w:rsidR="007A32E6" w:rsidRPr="006A4591" w:rsidRDefault="007A32E6" w:rsidP="006A4591"/>
    <w:p w14:paraId="7AC1E669" w14:textId="58ECA8AD" w:rsidR="00923D15" w:rsidRPr="00CE16B8" w:rsidRDefault="00CE16B8" w:rsidP="00EB5F91">
      <w:pPr>
        <w:pStyle w:val="Naslov3"/>
      </w:pPr>
      <w:bookmarkStart w:id="15" w:name="_Ref83159880"/>
      <w:bookmarkStart w:id="16" w:name="_Hlk83291401"/>
      <w:r>
        <w:t>č</w:t>
      </w:r>
      <w:r w:rsidR="00923D15" w:rsidRPr="00CE16B8">
        <w:t>len</w:t>
      </w:r>
      <w:bookmarkEnd w:id="15"/>
    </w:p>
    <w:p w14:paraId="24B85D26" w14:textId="53858F83" w:rsidR="00923D15" w:rsidRPr="00D82680" w:rsidRDefault="3A6D969F" w:rsidP="02DAAE27">
      <w:r>
        <w:t>Č</w:t>
      </w:r>
      <w:r w:rsidR="447A0D05">
        <w:t xml:space="preserve">e </w:t>
      </w:r>
      <w:r w:rsidR="332366E2">
        <w:t>pri naročilu</w:t>
      </w:r>
      <w:r w:rsidR="53C120DA">
        <w:t>, ki ga odda</w:t>
      </w:r>
      <w:r w:rsidR="332366E2">
        <w:t xml:space="preserve"> več posameznih naročnikov hkrati</w:t>
      </w:r>
      <w:r w:rsidR="0ED8F3B0">
        <w:t>,</w:t>
      </w:r>
      <w:r w:rsidR="332366E2">
        <w:t xml:space="preserve"> </w:t>
      </w:r>
      <w:r w:rsidR="00D332A5">
        <w:t xml:space="preserve">katerikoli </w:t>
      </w:r>
      <w:r w:rsidR="447A0D05">
        <w:t>posamezni naročnik</w:t>
      </w:r>
      <w:r w:rsidR="74FF1798">
        <w:t xml:space="preserve"> </w:t>
      </w:r>
      <w:r w:rsidR="447A0D05">
        <w:t>to zahteva</w:t>
      </w:r>
      <w:r w:rsidR="00D332A5">
        <w:t xml:space="preserve">, </w:t>
      </w:r>
      <w:r w:rsidR="7F86CD50">
        <w:t xml:space="preserve">izvajalec v roku, ki je določen v </w:t>
      </w:r>
      <w:r w:rsidR="0017688C">
        <w:fldChar w:fldCharType="begin"/>
      </w:r>
      <w:r w:rsidR="0017688C">
        <w:instrText xml:space="preserve"> REF _Ref83160302 \n \h </w:instrText>
      </w:r>
      <w:r w:rsidR="0017688C">
        <w:fldChar w:fldCharType="separate"/>
      </w:r>
      <w:r w:rsidR="69DAAF3A">
        <w:t>6</w:t>
      </w:r>
      <w:r w:rsidR="0017688C">
        <w:fldChar w:fldCharType="end"/>
      </w:r>
      <w:r w:rsidR="7F86CD50">
        <w:t>. člen</w:t>
      </w:r>
      <w:r>
        <w:t xml:space="preserve">u </w:t>
      </w:r>
      <w:r w:rsidR="4618C48A">
        <w:t xml:space="preserve">za </w:t>
      </w:r>
      <w:r w:rsidR="71B81311">
        <w:t xml:space="preserve">odziv na </w:t>
      </w:r>
      <w:r w:rsidR="4618C48A">
        <w:t>naročil</w:t>
      </w:r>
      <w:r w:rsidR="33D32CC3">
        <w:t>o,</w:t>
      </w:r>
      <w:r w:rsidR="4618C48A">
        <w:t xml:space="preserve"> </w:t>
      </w:r>
      <w:r>
        <w:t>pripravi</w:t>
      </w:r>
      <w:r w:rsidR="7F86CD50">
        <w:t xml:space="preserve"> </w:t>
      </w:r>
      <w:r w:rsidR="06F41CDA">
        <w:t xml:space="preserve">pisno </w:t>
      </w:r>
      <w:r w:rsidR="7F86CD50">
        <w:t>ponudbo</w:t>
      </w:r>
      <w:r w:rsidR="0EB3D8AB">
        <w:t xml:space="preserve">. Pisna ponudba vsebuje </w:t>
      </w:r>
      <w:r w:rsidR="7F86CD50">
        <w:t>najmanj informacij</w:t>
      </w:r>
      <w:r w:rsidR="05D8E2BA">
        <w:t>o</w:t>
      </w:r>
      <w:r w:rsidR="7F86CD50">
        <w:t xml:space="preserve"> o </w:t>
      </w:r>
      <w:r w:rsidR="05D8E2BA">
        <w:t xml:space="preserve">predvidenem številu </w:t>
      </w:r>
      <w:r>
        <w:t>ur, potrebn</w:t>
      </w:r>
      <w:r w:rsidR="6FB353F5">
        <w:t>ih</w:t>
      </w:r>
      <w:r>
        <w:t xml:space="preserve"> za izvedbo naročila,</w:t>
      </w:r>
      <w:r w:rsidR="793759A9">
        <w:t xml:space="preserve"> </w:t>
      </w:r>
      <w:r w:rsidR="27749FC4">
        <w:t>datumu pričetka izvajanj</w:t>
      </w:r>
      <w:r w:rsidR="00DF028F">
        <w:t>a</w:t>
      </w:r>
      <w:r w:rsidR="27749FC4">
        <w:t xml:space="preserve"> naročila, roku izvedbe </w:t>
      </w:r>
      <w:r>
        <w:t>ter predvideno skupno ceno naročila.</w:t>
      </w:r>
    </w:p>
    <w:p w14:paraId="61B0F6D3" w14:textId="77777777" w:rsidR="0017688C" w:rsidRPr="006A4591" w:rsidRDefault="0017688C" w:rsidP="006A4591"/>
    <w:p w14:paraId="33033E04" w14:textId="45DF7672" w:rsidR="0017688C" w:rsidRDefault="75C36D39" w:rsidP="02DAAE27">
      <w:r>
        <w:t>Predvideno s</w:t>
      </w:r>
      <w:r w:rsidR="0FD52E41">
        <w:t xml:space="preserve">kupno ceno </w:t>
      </w:r>
      <w:r w:rsidR="1D000048">
        <w:t xml:space="preserve">naročila iz </w:t>
      </w:r>
      <w:r w:rsidR="0FD52E41">
        <w:t xml:space="preserve">prejšnjega odstavka izvajalec izračuna na podlagi </w:t>
      </w:r>
      <w:r>
        <w:t xml:space="preserve">predvidenega </w:t>
      </w:r>
      <w:r w:rsidR="181EB50E">
        <w:t xml:space="preserve">števila </w:t>
      </w:r>
      <w:r w:rsidR="59557470">
        <w:t>ur</w:t>
      </w:r>
      <w:r w:rsidR="181EB50E">
        <w:t>, potrebnih za izvedbo naročila,</w:t>
      </w:r>
      <w:r w:rsidR="0FD52E41">
        <w:t xml:space="preserve"> </w:t>
      </w:r>
      <w:r w:rsidR="1C6F4790">
        <w:t xml:space="preserve">vrste opravil </w:t>
      </w:r>
      <w:r w:rsidR="0FD52E41">
        <w:t>in cen</w:t>
      </w:r>
      <w:r w:rsidR="50565D99">
        <w:t xml:space="preserve">e oziroma količnika cene </w:t>
      </w:r>
      <w:r w:rsidR="0FD52E41">
        <w:t>u</w:t>
      </w:r>
      <w:r w:rsidR="2B54CACF">
        <w:t>rne postavke, določen</w:t>
      </w:r>
      <w:r w:rsidR="15B71FA2">
        <w:t>e</w:t>
      </w:r>
      <w:r w:rsidR="2B54CACF">
        <w:t xml:space="preserve"> v </w:t>
      </w:r>
      <w:r w:rsidR="009B5322">
        <w:fldChar w:fldCharType="begin"/>
      </w:r>
      <w:r w:rsidR="009B5322">
        <w:instrText xml:space="preserve"> REF _Ref83160405 \n \h </w:instrText>
      </w:r>
      <w:r w:rsidR="009B5322">
        <w:fldChar w:fldCharType="separate"/>
      </w:r>
      <w:r w:rsidR="528DA08B">
        <w:t>4</w:t>
      </w:r>
      <w:r w:rsidR="009B5322">
        <w:fldChar w:fldCharType="end"/>
      </w:r>
      <w:r w:rsidR="0FD52E41">
        <w:t>. členu</w:t>
      </w:r>
      <w:r w:rsidR="3C2521B3">
        <w:t xml:space="preserve"> pogodbe</w:t>
      </w:r>
      <w:r w:rsidR="0FD52E41">
        <w:t>.</w:t>
      </w:r>
      <w:r w:rsidR="037554CB">
        <w:t xml:space="preserve"> Naročilo se šteje za oddano, ko posamezni naročnik ponudbo </w:t>
      </w:r>
      <w:r w:rsidR="045E4CBD">
        <w:t xml:space="preserve">pisno </w:t>
      </w:r>
      <w:r w:rsidR="037554CB">
        <w:t>potrdi.</w:t>
      </w:r>
    </w:p>
    <w:p w14:paraId="2D5F1C3F" w14:textId="34CB7A8C" w:rsidR="00175B71" w:rsidRDefault="00175B71" w:rsidP="006A4591"/>
    <w:p w14:paraId="7D2928A5" w14:textId="6ABECC5A" w:rsidR="00175B71" w:rsidRPr="006A4591" w:rsidRDefault="0D900238" w:rsidP="006A4591">
      <w:bookmarkStart w:id="17" w:name="_Hlk83387260"/>
      <w:r>
        <w:t>V primeru izvedbe naročila za več posameznih naročnikov</w:t>
      </w:r>
      <w:r w:rsidR="70F40E9C">
        <w:t xml:space="preserve"> hkrati</w:t>
      </w:r>
      <w:r>
        <w:t xml:space="preserve">, se </w:t>
      </w:r>
      <w:r w:rsidR="0BC0646E">
        <w:t>n</w:t>
      </w:r>
      <w:r w:rsidR="5DF334A7">
        <w:t xml:space="preserve">aročilo </w:t>
      </w:r>
      <w:r w:rsidR="4C5187C4">
        <w:t>šteje za</w:t>
      </w:r>
      <w:r w:rsidR="5DF334A7">
        <w:t xml:space="preserve"> </w:t>
      </w:r>
      <w:r w:rsidR="15B55B2C">
        <w:t>oddano</w:t>
      </w:r>
      <w:r w:rsidR="5DF334A7">
        <w:t xml:space="preserve">, ko je </w:t>
      </w:r>
      <w:r w:rsidR="34997F06">
        <w:t xml:space="preserve">pisna </w:t>
      </w:r>
      <w:r w:rsidR="5DF334A7">
        <w:t>ponudba potrjena s strani vseh posameznih naročnikov, ki sodelujejo pri naročilu.</w:t>
      </w:r>
      <w:r w:rsidR="31178C58">
        <w:t xml:space="preserve"> V takem primeru se tudi strošek naročila deli med vse naročnike, ki so oddali naročilo</w:t>
      </w:r>
      <w:r w:rsidR="6B197D9D">
        <w:t>.</w:t>
      </w:r>
    </w:p>
    <w:bookmarkEnd w:id="17"/>
    <w:p w14:paraId="5C4BAF1B" w14:textId="106BC7F5" w:rsidR="00AA3182" w:rsidRDefault="00AA3182" w:rsidP="006A4591"/>
    <w:p w14:paraId="11E2B63B" w14:textId="74952CD6" w:rsidR="00D82680" w:rsidRDefault="4303AEC2" w:rsidP="006A4591">
      <w:r>
        <w:t>Ko izvajalec med izvedbo naročila ugotovi, da bo presegel v pisni ponudbi predvideno število ur</w:t>
      </w:r>
      <w:r w:rsidR="20AB3BAD">
        <w:t xml:space="preserve"> oziroma skupno ceno naročila</w:t>
      </w:r>
      <w:r>
        <w:t xml:space="preserve">, mora </w:t>
      </w:r>
      <w:r w:rsidR="0F790440">
        <w:t xml:space="preserve">posamezni naročnik </w:t>
      </w:r>
      <w:r>
        <w:t>povečanje predhodno potrditi</w:t>
      </w:r>
      <w:r w:rsidR="38684C07">
        <w:t>. V primeru</w:t>
      </w:r>
      <w:r w:rsidR="5A4ED278">
        <w:t xml:space="preserve"> izvedbe naročila za več posameznih naročnikov hkrati, morajo povečanje predhodno potrditi vsi</w:t>
      </w:r>
      <w:r w:rsidR="573B73FF">
        <w:t xml:space="preserve"> </w:t>
      </w:r>
      <w:r>
        <w:t xml:space="preserve">posamezni naročniki, ki </w:t>
      </w:r>
      <w:r w:rsidR="7FE513D8">
        <w:t xml:space="preserve">sodelujejo </w:t>
      </w:r>
      <w:r>
        <w:t>pri naročilu</w:t>
      </w:r>
      <w:r w:rsidR="017A49B6">
        <w:t>.</w:t>
      </w:r>
      <w:r w:rsidR="5D5AA3A1">
        <w:t xml:space="preserve"> </w:t>
      </w:r>
    </w:p>
    <w:p w14:paraId="6E0C1264" w14:textId="77777777" w:rsidR="0089073A" w:rsidRDefault="20A08C5D" w:rsidP="00AE689F">
      <w:pPr>
        <w:pStyle w:val="Naslov2"/>
      </w:pPr>
      <w:r>
        <w:t>Prevzem opravljenih storitev</w:t>
      </w:r>
      <w:bookmarkStart w:id="18" w:name="_Ref83161163"/>
    </w:p>
    <w:p w14:paraId="7C8FF90A" w14:textId="67A9897B" w:rsidR="006B46B6" w:rsidRDefault="584D8964" w:rsidP="0089073A">
      <w:pPr>
        <w:pStyle w:val="Naslov3"/>
        <w:ind w:left="0" w:firstLine="0"/>
      </w:pPr>
      <w:r>
        <w:t>člen</w:t>
      </w:r>
      <w:bookmarkEnd w:id="18"/>
    </w:p>
    <w:p w14:paraId="1F331426" w14:textId="5436C891" w:rsidR="00AA3182" w:rsidRPr="006A4591" w:rsidRDefault="794BC003" w:rsidP="02DAAE27">
      <w:r>
        <w:t xml:space="preserve">Po odpravi kritične napake </w:t>
      </w:r>
      <w:r w:rsidR="64F9C5BA">
        <w:t xml:space="preserve">oziroma napake v delovanju sistema </w:t>
      </w:r>
      <w:r>
        <w:t xml:space="preserve">je dolžan izvajalec o tem obvestiti posameznega naročnika ter </w:t>
      </w:r>
      <w:r w:rsidR="344D06D5">
        <w:t>odpravo evidentirati v orodju za sodelovanje.</w:t>
      </w:r>
      <w:r w:rsidR="6C0061F9">
        <w:t xml:space="preserve"> </w:t>
      </w:r>
      <w:r w:rsidR="7F925AB9">
        <w:t xml:space="preserve">Posamezni naročnik mora odpravo </w:t>
      </w:r>
      <w:r w:rsidR="051BA5F6">
        <w:t xml:space="preserve">kritične </w:t>
      </w:r>
      <w:r w:rsidR="7F925AB9">
        <w:t xml:space="preserve">napake </w:t>
      </w:r>
      <w:r w:rsidR="475A9476">
        <w:t xml:space="preserve">oziroma napake v delovanju sistema </w:t>
      </w:r>
      <w:r w:rsidR="7F925AB9">
        <w:t xml:space="preserve">potrditi </w:t>
      </w:r>
      <w:r w:rsidR="1F04513B">
        <w:t xml:space="preserve">oziroma sporočiti, da ta ni odpravljena </w:t>
      </w:r>
      <w:r w:rsidR="7F925AB9">
        <w:t>v roku 3 (treh) delovnih dni od obvestila izvajalc</w:t>
      </w:r>
      <w:r w:rsidR="2E133DD4">
        <w:t>a</w:t>
      </w:r>
      <w:r w:rsidR="49F749CC">
        <w:t xml:space="preserve">. V </w:t>
      </w:r>
      <w:r w:rsidR="4FFC6797">
        <w:t>kolikor tega ne stori,</w:t>
      </w:r>
      <w:r w:rsidR="49F749CC">
        <w:t xml:space="preserve"> se šteje, da je napaka odprav</w:t>
      </w:r>
      <w:r w:rsidR="2699BDCD">
        <w:t>ljena</w:t>
      </w:r>
      <w:r w:rsidR="41B7AF9A">
        <w:t>.</w:t>
      </w:r>
      <w:r w:rsidR="380C9BEF">
        <w:t xml:space="preserve"> </w:t>
      </w:r>
    </w:p>
    <w:p w14:paraId="7FC28A5B" w14:textId="272C79F3" w:rsidR="00AA3182" w:rsidRPr="006A4591" w:rsidRDefault="00AA3182" w:rsidP="02DAAE27"/>
    <w:p w14:paraId="0A410434" w14:textId="34E6DF11" w:rsidR="00AA3182" w:rsidRPr="006A4591" w:rsidRDefault="584D8964" w:rsidP="006A4591">
      <w:r>
        <w:t xml:space="preserve">Po končani </w:t>
      </w:r>
      <w:r w:rsidR="05D8E2BA">
        <w:t xml:space="preserve">izdelavi </w:t>
      </w:r>
      <w:r>
        <w:t>naročila</w:t>
      </w:r>
      <w:r w:rsidR="690D878D">
        <w:t xml:space="preserve"> (nadgradnja)</w:t>
      </w:r>
      <w:r>
        <w:t xml:space="preserve"> izvajalec narejene spremembe naloži </w:t>
      </w:r>
      <w:r w:rsidR="5784653A">
        <w:t>v</w:t>
      </w:r>
      <w:r>
        <w:t xml:space="preserve"> testno okolje posamezn</w:t>
      </w:r>
      <w:r w:rsidR="0D4F85F8">
        <w:t>ega</w:t>
      </w:r>
      <w:r>
        <w:t xml:space="preserve"> naročnik</w:t>
      </w:r>
      <w:r w:rsidR="7753DD92">
        <w:t>a</w:t>
      </w:r>
      <w:r w:rsidR="7566101C">
        <w:t xml:space="preserve"> oziroma posameznih naročnikov</w:t>
      </w:r>
      <w:r>
        <w:t>, ki sodelujejo pri izvedbi naročila.</w:t>
      </w:r>
    </w:p>
    <w:p w14:paraId="275A4CC1" w14:textId="463BFE73" w:rsidR="00AA3182" w:rsidRPr="006A4591" w:rsidRDefault="00AA3182" w:rsidP="006A4591"/>
    <w:p w14:paraId="446F6BD5" w14:textId="18085623" w:rsidR="009B5322" w:rsidRPr="006A4591" w:rsidRDefault="75C36D39" w:rsidP="006A4591">
      <w:r>
        <w:t xml:space="preserve">Posamezni naročniki morajo </w:t>
      </w:r>
      <w:r w:rsidR="7778F394">
        <w:t xml:space="preserve">narejene spremembe potrditi v roku 3 (treh) delovnih dni od obvestila izvajalca, da so spremembe nameščene </w:t>
      </w:r>
      <w:r w:rsidR="53D3B73F">
        <w:t>v</w:t>
      </w:r>
      <w:r w:rsidR="7778F394">
        <w:t xml:space="preserve"> </w:t>
      </w:r>
      <w:r w:rsidR="2BC34A5E">
        <w:t xml:space="preserve">njihovem </w:t>
      </w:r>
      <w:r w:rsidR="7778F394">
        <w:t>testnem okolju</w:t>
      </w:r>
      <w:r w:rsidR="2BC34A5E">
        <w:t>,</w:t>
      </w:r>
      <w:r w:rsidR="7778F394">
        <w:t xml:space="preserve"> oziroma v enakem času izvajalcu sporočiti odkrite napake. V nasprotnem primeru se šteje, da so narejene spremembe s strani posameznih naročnikov potrjene</w:t>
      </w:r>
      <w:r w:rsidR="42D498C6">
        <w:t>, i</w:t>
      </w:r>
      <w:r w:rsidR="41DB14BC">
        <w:t>n</w:t>
      </w:r>
      <w:r w:rsidR="42D498C6">
        <w:t xml:space="preserve"> se lahko namestijo v produkcijsko okolje</w:t>
      </w:r>
      <w:r w:rsidR="7778F394">
        <w:t>.</w:t>
      </w:r>
      <w:r w:rsidR="57B7FF27">
        <w:t xml:space="preserve"> </w:t>
      </w:r>
    </w:p>
    <w:p w14:paraId="78670A72" w14:textId="688D03B4" w:rsidR="1D6447D9" w:rsidRDefault="1D6447D9"/>
    <w:p w14:paraId="2763AA35" w14:textId="1E2860A7" w:rsidR="08D99E34" w:rsidRDefault="7DF6ABF6">
      <w:r>
        <w:t xml:space="preserve">Vsa dejanja, ki so namenjena odpravljanju napak, ki se odkrijejo v času testiranja izvedbe naročila, </w:t>
      </w:r>
      <w:r w:rsidR="3F7A4569">
        <w:t xml:space="preserve">so </w:t>
      </w:r>
      <w:r>
        <w:t>predmet končne cene naročila</w:t>
      </w:r>
      <w:r w:rsidR="0AC6C9D7">
        <w:t xml:space="preserve"> oziroma se dodatno ne obračunajo</w:t>
      </w:r>
      <w:r w:rsidR="3191B37D">
        <w:t>.</w:t>
      </w:r>
    </w:p>
    <w:p w14:paraId="2E542DBC" w14:textId="70F20028" w:rsidR="02DAAE27" w:rsidRDefault="02DAAE27"/>
    <w:p w14:paraId="6BD1078C" w14:textId="6E8CD996" w:rsidR="7F66ABE8" w:rsidRDefault="7F66ABE8">
      <w:r>
        <w:t xml:space="preserve">Če posamezni naročnik ugotovi, da izvedba naročila ne ustreza kakovosti iz razlogov na strani izvajalca, je izvajalec dolžan nemudoma brezplačno odpraviti pomanjkljivosti in povrniti vso nastalo škodo </w:t>
      </w:r>
      <w:r w:rsidR="123EBE0D">
        <w:t xml:space="preserve">posameznemu </w:t>
      </w:r>
      <w:r>
        <w:t>naročniku.</w:t>
      </w:r>
    </w:p>
    <w:p w14:paraId="700931F7" w14:textId="2BCED129" w:rsidR="00802570" w:rsidRPr="006A4591" w:rsidRDefault="00802570" w:rsidP="006A4591"/>
    <w:p w14:paraId="383AD242" w14:textId="159FB2D5" w:rsidR="00802570" w:rsidRPr="006A4591" w:rsidRDefault="53A596CA" w:rsidP="006A4591">
      <w:r>
        <w:t>Izvajalec je dolžan število ur, ki jih je potreboval za izvedbo naročila</w:t>
      </w:r>
      <w:r w:rsidR="0DB63083">
        <w:t xml:space="preserve"> in bodo tudi podlaga za plačilo</w:t>
      </w:r>
      <w:r>
        <w:t>, objaviti v orodju za sodelovanje.</w:t>
      </w:r>
      <w:r w:rsidR="77D5B13D">
        <w:t xml:space="preserve"> </w:t>
      </w:r>
    </w:p>
    <w:p w14:paraId="4388027B" w14:textId="61DE85E0" w:rsidR="00AA3182" w:rsidRPr="006A4591" w:rsidRDefault="00AA3182" w:rsidP="006A4591"/>
    <w:p w14:paraId="4397717D" w14:textId="545B29F3" w:rsidR="0066119A" w:rsidRDefault="0066119A" w:rsidP="00EB5F91">
      <w:pPr>
        <w:pStyle w:val="Naslov3"/>
      </w:pPr>
      <w:r>
        <w:t>člen</w:t>
      </w:r>
    </w:p>
    <w:p w14:paraId="15A02D8D" w14:textId="28CFD5CC" w:rsidR="00802570" w:rsidRPr="006A4591" w:rsidRDefault="181EB50E" w:rsidP="006A4591">
      <w:r>
        <w:t>Končno ceno naročila izvajalec izračuna na podlagi dejansko porabljen</w:t>
      </w:r>
      <w:r w:rsidR="75C36D39">
        <w:t>ega</w:t>
      </w:r>
      <w:r>
        <w:t xml:space="preserve"> števil</w:t>
      </w:r>
      <w:r w:rsidR="75C36D39">
        <w:t>a</w:t>
      </w:r>
      <w:r w:rsidR="43D6641A">
        <w:t xml:space="preserve"> </w:t>
      </w:r>
      <w:r>
        <w:t xml:space="preserve">ur za </w:t>
      </w:r>
      <w:r w:rsidR="75C36D39">
        <w:t xml:space="preserve">izdelavo </w:t>
      </w:r>
      <w:r>
        <w:t xml:space="preserve">naročila </w:t>
      </w:r>
      <w:r w:rsidR="7778F394">
        <w:t>(objavljenih v orodju za sodelovanje)</w:t>
      </w:r>
      <w:r w:rsidR="1F19E722">
        <w:t>, vrste opravila</w:t>
      </w:r>
      <w:r w:rsidR="7778F394">
        <w:t xml:space="preserve"> </w:t>
      </w:r>
      <w:r>
        <w:t xml:space="preserve">in cene </w:t>
      </w:r>
      <w:r w:rsidR="2AE164C4">
        <w:t xml:space="preserve">oziroma količnika cene </w:t>
      </w:r>
      <w:r>
        <w:t xml:space="preserve">urne postavke, ki je določena v </w:t>
      </w:r>
      <w:r w:rsidR="00802570">
        <w:fldChar w:fldCharType="begin"/>
      </w:r>
      <w:r w:rsidR="00802570">
        <w:instrText xml:space="preserve"> REF _Ref83160405 \n \h </w:instrText>
      </w:r>
      <w:r w:rsidR="00802570">
        <w:fldChar w:fldCharType="separate"/>
      </w:r>
      <w:r w:rsidR="528DA08B">
        <w:t>4</w:t>
      </w:r>
      <w:r w:rsidR="00802570">
        <w:fldChar w:fldCharType="end"/>
      </w:r>
      <w:r>
        <w:t xml:space="preserve">. členu. Če pri naročilu sodeluje več posameznih naročnikov, se končna cena izdelave naročila med posamezne naročnike razdeli enakomerno, </w:t>
      </w:r>
      <w:r w:rsidR="7778F394">
        <w:t>razen če se posamezni naročniki ne dogovorijo drugače. V</w:t>
      </w:r>
      <w:r>
        <w:t xml:space="preserve">sota cen posameznih naročnikov ne sme presegati </w:t>
      </w:r>
      <w:r w:rsidR="793FDF75">
        <w:t xml:space="preserve">skupne </w:t>
      </w:r>
      <w:r>
        <w:t>končne cene izvedbe naročila.</w:t>
      </w:r>
    </w:p>
    <w:p w14:paraId="214E98EF" w14:textId="77777777" w:rsidR="00802570" w:rsidRPr="006A4591" w:rsidRDefault="00802570" w:rsidP="006A4591"/>
    <w:p w14:paraId="6E59ED01" w14:textId="2BD1C518" w:rsidR="00CE791B" w:rsidRPr="006A4591" w:rsidRDefault="7772042E" w:rsidP="006A4591">
      <w:r>
        <w:t xml:space="preserve">Če </w:t>
      </w:r>
      <w:r w:rsidR="38FD791F">
        <w:t xml:space="preserve">je bilo naročilo </w:t>
      </w:r>
      <w:r>
        <w:t xml:space="preserve">izvedeno </w:t>
      </w:r>
      <w:r w:rsidR="38FD791F">
        <w:t>na podlagi predhodne pisne ponudbe</w:t>
      </w:r>
      <w:r w:rsidR="4416997C">
        <w:t>, končna cena</w:t>
      </w:r>
      <w:r w:rsidR="4E2E1879">
        <w:t xml:space="preserve"> ne sme preseči višine pogodbene cene</w:t>
      </w:r>
      <w:r w:rsidR="4416997C">
        <w:t xml:space="preserve"> </w:t>
      </w:r>
      <w:r w:rsidR="782C9DE4">
        <w:t>iz</w:t>
      </w:r>
      <w:r w:rsidR="00EB4EE0">
        <w:t xml:space="preserve"> </w:t>
      </w:r>
      <w:r w:rsidR="4E598BAD">
        <w:t xml:space="preserve">potrjene </w:t>
      </w:r>
      <w:r w:rsidR="4416997C">
        <w:t>ponudbe.</w:t>
      </w:r>
    </w:p>
    <w:p w14:paraId="101DB4BA" w14:textId="5C5279D4" w:rsidR="0086621F" w:rsidRPr="00D65BCB" w:rsidRDefault="0086621F" w:rsidP="00EB5F91">
      <w:pPr>
        <w:pStyle w:val="Naslov3"/>
      </w:pPr>
      <w:r w:rsidRPr="00D65BCB">
        <w:t>člen</w:t>
      </w:r>
    </w:p>
    <w:p w14:paraId="1B6CCC42" w14:textId="02759ADE" w:rsidR="00BB4A8A" w:rsidRPr="006A4591" w:rsidRDefault="004B3FDD" w:rsidP="006A4591">
      <w:r w:rsidRPr="006A4591">
        <w:t>Za vsa dela, ki jih bo moral izvajalec opraviti v sodelovanju s subjektom, ki ni pogodbeno vezan s to pogodbo (npr. ponudnik javnih podatkov oziroma javnih evidenc</w:t>
      </w:r>
      <w:r w:rsidR="00E273A5" w:rsidRPr="006A4591">
        <w:t>;</w:t>
      </w:r>
      <w:r w:rsidR="00AC61F8" w:rsidRPr="006A4591">
        <w:t xml:space="preserve"> v nadaljevanju: ponudnik </w:t>
      </w:r>
      <w:r w:rsidR="00254B3F" w:rsidRPr="006A4591">
        <w:t>podatkov</w:t>
      </w:r>
      <w:r w:rsidRPr="006A4591">
        <w:t xml:space="preserve">), bo administrativni in organizacijski del sodelovanja </w:t>
      </w:r>
      <w:r w:rsidR="00860BDB" w:rsidRPr="006A4591">
        <w:t xml:space="preserve">s </w:t>
      </w:r>
      <w:r w:rsidR="00AC61F8" w:rsidRPr="006A4591">
        <w:t xml:space="preserve">ponudnikom </w:t>
      </w:r>
      <w:r w:rsidR="00254B3F" w:rsidRPr="006A4591">
        <w:t xml:space="preserve">podatkov </w:t>
      </w:r>
      <w:r w:rsidRPr="006A4591">
        <w:t xml:space="preserve">opravil </w:t>
      </w:r>
      <w:r w:rsidR="00F51CC1" w:rsidRPr="006A4591">
        <w:t>posamezni naročnik</w:t>
      </w:r>
      <w:r w:rsidRPr="006A4591">
        <w:t>, tehnični del sodelovanja pa izvajalec.</w:t>
      </w:r>
    </w:p>
    <w:bookmarkEnd w:id="16"/>
    <w:p w14:paraId="37E4CEE0" w14:textId="77777777" w:rsidR="0074441B" w:rsidRPr="00D65BCB" w:rsidRDefault="01679EB5" w:rsidP="00EB5F91">
      <w:pPr>
        <w:pStyle w:val="Naslov2"/>
      </w:pPr>
      <w:r>
        <w:t>Avtorske pravice</w:t>
      </w:r>
    </w:p>
    <w:p w14:paraId="5FE14B7A" w14:textId="77777777" w:rsidR="0074441B" w:rsidRPr="00D65BCB" w:rsidRDefault="0074441B" w:rsidP="00EB5F91">
      <w:pPr>
        <w:pStyle w:val="Naslov3"/>
      </w:pPr>
      <w:r w:rsidRPr="00D65BCB">
        <w:t>člen</w:t>
      </w:r>
    </w:p>
    <w:p w14:paraId="61197AEF" w14:textId="77777777" w:rsidR="0074441B" w:rsidRPr="00AB717D" w:rsidRDefault="0074441B" w:rsidP="00860BDB">
      <w:pPr>
        <w:pStyle w:val="NavadenPred"/>
      </w:pPr>
      <w:r w:rsidRPr="00AB717D">
        <w:t>Predmet pogodbe vključuje tudi:</w:t>
      </w:r>
    </w:p>
    <w:p w14:paraId="298E0714" w14:textId="27EB760E" w:rsidR="0074441B" w:rsidRPr="00AB717D" w:rsidRDefault="01679EB5" w:rsidP="00AB717D">
      <w:pPr>
        <w:pStyle w:val="Nastevanje1"/>
      </w:pPr>
      <w:r>
        <w:t xml:space="preserve">neizključen in neomejen prenos vseh materialnih avtorskih pravic in drugih pravic avtorja na </w:t>
      </w:r>
      <w:r w:rsidR="449F358C">
        <w:t xml:space="preserve">sistemu </w:t>
      </w:r>
      <w:r w:rsidR="1FE8A5E3">
        <w:t>INSPIS</w:t>
      </w:r>
      <w:r w:rsidR="449F358C">
        <w:t xml:space="preserve"> na Tržni inšpektorat RS</w:t>
      </w:r>
      <w:r>
        <w:t xml:space="preserve">, </w:t>
      </w:r>
      <w:r w:rsidR="102799C1">
        <w:t xml:space="preserve">vključno </w:t>
      </w:r>
      <w:r w:rsidR="4F49CBFD">
        <w:t>s predelavami informacijskega sistema Inspis</w:t>
      </w:r>
      <w:r>
        <w:t>,</w:t>
      </w:r>
    </w:p>
    <w:p w14:paraId="48B26574" w14:textId="18B9903C" w:rsidR="0074441B" w:rsidRPr="00AB717D" w:rsidRDefault="0074441B" w:rsidP="00AB717D">
      <w:pPr>
        <w:pStyle w:val="Nastevanje1"/>
      </w:pPr>
      <w:r w:rsidRPr="00AB717D">
        <w:t xml:space="preserve">pravico </w:t>
      </w:r>
      <w:r w:rsidR="00E273A5" w:rsidRPr="00AB717D">
        <w:t>posameznih naročnikov</w:t>
      </w:r>
      <w:r w:rsidRPr="00AB717D">
        <w:t>, da naprej prenaša</w:t>
      </w:r>
      <w:r w:rsidR="00E273A5" w:rsidRPr="00AB717D">
        <w:t>jo</w:t>
      </w:r>
      <w:r w:rsidRPr="00AB717D">
        <w:t xml:space="preserve"> pridobljene pravice na tretje osebe znotraj državne </w:t>
      </w:r>
      <w:r w:rsidR="00AC61F8" w:rsidRPr="00AB717D">
        <w:t xml:space="preserve">in javne </w:t>
      </w:r>
      <w:r w:rsidRPr="00AB717D">
        <w:t xml:space="preserve">uprave </w:t>
      </w:r>
      <w:r w:rsidR="00AC61F8" w:rsidRPr="00AB717D">
        <w:t>Republike Slovenije ter</w:t>
      </w:r>
    </w:p>
    <w:p w14:paraId="7EEAEF26" w14:textId="030E53AD" w:rsidR="0074441B" w:rsidRPr="00AB717D" w:rsidRDefault="01679EB5" w:rsidP="00AB717D">
      <w:pPr>
        <w:pStyle w:val="Nastevanje1"/>
      </w:pPr>
      <w:r>
        <w:t xml:space="preserve">dolžnost izvajalca, da ob izteku pogodbe naročniku izroči </w:t>
      </w:r>
      <w:r w:rsidR="61678FD7">
        <w:t xml:space="preserve">spremenjeno </w:t>
      </w:r>
      <w:r>
        <w:t>izvorno kodo</w:t>
      </w:r>
      <w:r w:rsidR="1FE8A5E3">
        <w:t xml:space="preserve"> in vso ustrezno dokumentacijo</w:t>
      </w:r>
      <w:r w:rsidR="73AFE0F9">
        <w:t>, kot je to opredeljeno v 3. členu te pogodbe</w:t>
      </w:r>
      <w:r>
        <w:t>.</w:t>
      </w:r>
    </w:p>
    <w:p w14:paraId="15E5871C" w14:textId="77777777" w:rsidR="009929CB" w:rsidRPr="00D65BCB" w:rsidRDefault="002D1827" w:rsidP="00EB5F91">
      <w:pPr>
        <w:pStyle w:val="Naslov2"/>
      </w:pPr>
      <w:r w:rsidRPr="00D65BCB">
        <w:t>Pravice in obveznosti izvajalca</w:t>
      </w:r>
    </w:p>
    <w:p w14:paraId="217CEBDB" w14:textId="77777777" w:rsidR="009929CB" w:rsidRPr="00D65BCB" w:rsidRDefault="009929CB" w:rsidP="00EB5F91">
      <w:pPr>
        <w:pStyle w:val="Naslov3"/>
      </w:pPr>
      <w:bookmarkStart w:id="19" w:name="_Ref83159668"/>
      <w:r w:rsidRPr="00D65BCB">
        <w:t>člen</w:t>
      </w:r>
      <w:bookmarkEnd w:id="19"/>
    </w:p>
    <w:p w14:paraId="5070EA41" w14:textId="661B758D" w:rsidR="004B3FDD" w:rsidRPr="00AB717D" w:rsidRDefault="6C19159F" w:rsidP="00AB717D">
      <w:r>
        <w:t xml:space="preserve">Izvajalec se obvezuje, da bo svoje pogodbene obveznosti opravljal kvalitetno </w:t>
      </w:r>
      <w:r w:rsidR="09742EF5">
        <w:t xml:space="preserve">s skrbnostjo dobrega strokovnjaka </w:t>
      </w:r>
      <w:r>
        <w:t xml:space="preserve">in po pravilih stroke v okviru specifikacij </w:t>
      </w:r>
      <w:r w:rsidR="7854CA04">
        <w:t xml:space="preserve">posameznih naročnikov </w:t>
      </w:r>
      <w:r>
        <w:t xml:space="preserve">in dogovorjenih terminov. Izvajalec </w:t>
      </w:r>
      <w:r w:rsidR="74B69E25">
        <w:t>je odškodnin</w:t>
      </w:r>
      <w:r w:rsidR="3235D923">
        <w:t xml:space="preserve">sko </w:t>
      </w:r>
      <w:r>
        <w:t>odgov</w:t>
      </w:r>
      <w:r w:rsidR="6FBD036E">
        <w:t>o</w:t>
      </w:r>
      <w:r>
        <w:t>r</w:t>
      </w:r>
      <w:r w:rsidR="284548DB">
        <w:t>en</w:t>
      </w:r>
      <w:r>
        <w:t xml:space="preserve"> za </w:t>
      </w:r>
      <w:r w:rsidR="45662749">
        <w:t xml:space="preserve">kakovostno </w:t>
      </w:r>
      <w:r>
        <w:t>opravljeno delo.</w:t>
      </w:r>
    </w:p>
    <w:p w14:paraId="16D79436" w14:textId="6C2C8B1D" w:rsidR="004B3FDD" w:rsidRPr="00AB717D" w:rsidRDefault="004B3FDD" w:rsidP="00AB717D"/>
    <w:p w14:paraId="03E1C8AE" w14:textId="663D79B9" w:rsidR="009E0DAF" w:rsidRDefault="009E0DAF" w:rsidP="00AB717D">
      <w:pPr>
        <w:pStyle w:val="NavadenPred"/>
      </w:pPr>
      <w:bookmarkStart w:id="20" w:name="_Hlk83291548"/>
      <w:r>
        <w:t xml:space="preserve">Izvajalec vsak mesec izdela poročilo o opravljenem delu, ki </w:t>
      </w:r>
      <w:r w:rsidR="00254B3F">
        <w:t xml:space="preserve">je </w:t>
      </w:r>
      <w:r>
        <w:t>podlaga za plačilo. Poročilo obsega</w:t>
      </w:r>
      <w:r w:rsidR="00254B3F">
        <w:t xml:space="preserve"> najmanj</w:t>
      </w:r>
      <w:r>
        <w:t>:</w:t>
      </w:r>
    </w:p>
    <w:p w14:paraId="7ABD5977" w14:textId="5F73893E" w:rsidR="009E0DAF" w:rsidRDefault="009E0DAF" w:rsidP="00AB717D">
      <w:pPr>
        <w:pStyle w:val="Nastevanje1"/>
      </w:pPr>
      <w:r>
        <w:t xml:space="preserve">kumulativni pregled posameznih opravljenih nalog (vključno z opravljenimi rednimi </w:t>
      </w:r>
      <w:r w:rsidR="008A0730">
        <w:t>r</w:t>
      </w:r>
      <w:r>
        <w:t>utinskimi varnostnimi p</w:t>
      </w:r>
      <w:r w:rsidR="008A0730">
        <w:t>r</w:t>
      </w:r>
      <w:r>
        <w:t>egledi) v poroč</w:t>
      </w:r>
      <w:r w:rsidR="008A0730">
        <w:t>e</w:t>
      </w:r>
      <w:r>
        <w:t>valnem obdobju</w:t>
      </w:r>
      <w:r w:rsidR="00BC5FB4">
        <w:t>,</w:t>
      </w:r>
      <w:r>
        <w:t xml:space="preserve"> skupaj z zaračunanimi urami, ločeno za vsakega posameznega naročnika,</w:t>
      </w:r>
    </w:p>
    <w:p w14:paraId="3AF9A7E6" w14:textId="768ED0CE" w:rsidR="009E0DAF" w:rsidRDefault="009E0DAF" w:rsidP="00AB717D">
      <w:pPr>
        <w:pStyle w:val="Nastevanje1"/>
      </w:pPr>
      <w:r>
        <w:t xml:space="preserve">podrobno poročilo vsake posamezne opravljene naloge, ki je zajeta v kumulativnem </w:t>
      </w:r>
      <w:r w:rsidR="008A0730">
        <w:t>pregledu, ki vsebuje:</w:t>
      </w:r>
    </w:p>
    <w:p w14:paraId="5FED6047" w14:textId="346C9BC3" w:rsidR="008A0730" w:rsidRPr="00BC4E18" w:rsidRDefault="008A0730" w:rsidP="00735D98">
      <w:pPr>
        <w:pStyle w:val="Nastevanje1"/>
        <w:numPr>
          <w:ilvl w:val="1"/>
          <w:numId w:val="5"/>
        </w:numPr>
      </w:pPr>
      <w:r w:rsidRPr="00BC4E18">
        <w:t>številko in datum naročila,</w:t>
      </w:r>
    </w:p>
    <w:p w14:paraId="454963DA" w14:textId="3BA03E69" w:rsidR="008A0730" w:rsidRPr="00BC4E18" w:rsidRDefault="008A0730" w:rsidP="00735D98">
      <w:pPr>
        <w:pStyle w:val="Nastevanje2"/>
        <w:numPr>
          <w:ilvl w:val="1"/>
          <w:numId w:val="5"/>
        </w:numPr>
      </w:pPr>
      <w:r w:rsidRPr="00BC4E18">
        <w:t>različico produkcijskega sistema INSPIS, v kateri je implementirano</w:t>
      </w:r>
      <w:r w:rsidR="00254B3F" w:rsidRPr="00BC4E18">
        <w:t xml:space="preserve"> (velja samo za sistem INSPIS)</w:t>
      </w:r>
      <w:r w:rsidRPr="00BC4E18">
        <w:t>,</w:t>
      </w:r>
    </w:p>
    <w:p w14:paraId="34249DD0" w14:textId="59CB2910" w:rsidR="008A0730" w:rsidRPr="00BC4E18" w:rsidRDefault="008A0730" w:rsidP="00735D98">
      <w:pPr>
        <w:pStyle w:val="Nastevanje2"/>
        <w:numPr>
          <w:ilvl w:val="1"/>
          <w:numId w:val="5"/>
        </w:numPr>
      </w:pPr>
      <w:r w:rsidRPr="00BC4E18">
        <w:t>kratek povzetek zahteve naročila,</w:t>
      </w:r>
    </w:p>
    <w:p w14:paraId="6E1A4EC5" w14:textId="5FC97ABF" w:rsidR="00A01DEA" w:rsidRDefault="008A0730" w:rsidP="00AB717D">
      <w:pPr>
        <w:pStyle w:val="Nastevanje2"/>
        <w:numPr>
          <w:ilvl w:val="1"/>
          <w:numId w:val="5"/>
        </w:numPr>
      </w:pPr>
      <w:r w:rsidRPr="00BC4E18">
        <w:lastRenderedPageBreak/>
        <w:t>podroben opis izvedbe naročila (dokumentiran s slikami, če je smiselno).</w:t>
      </w:r>
      <w:bookmarkEnd w:id="20"/>
    </w:p>
    <w:p w14:paraId="5FFE6F25" w14:textId="77777777" w:rsidR="00735D98" w:rsidRPr="00AB717D" w:rsidRDefault="00735D98" w:rsidP="00735D98">
      <w:pPr>
        <w:pStyle w:val="Nastevanje2"/>
        <w:numPr>
          <w:ilvl w:val="0"/>
          <w:numId w:val="0"/>
        </w:numPr>
        <w:ind w:left="2007"/>
      </w:pPr>
    </w:p>
    <w:p w14:paraId="675D91DD" w14:textId="58699961" w:rsidR="004B3FDD" w:rsidRPr="00AB717D" w:rsidRDefault="4C156C59" w:rsidP="00AB717D">
      <w:r>
        <w:t xml:space="preserve">Izvajalec je pri izvajanju pogodbenih obveznosti dolžan upoštevati interna pravila in standarde </w:t>
      </w:r>
      <w:r w:rsidR="01FB3997">
        <w:t xml:space="preserve">posameznih </w:t>
      </w:r>
      <w:r>
        <w:t>naročnik</w:t>
      </w:r>
      <w:r w:rsidR="01FB3997">
        <w:t>ov</w:t>
      </w:r>
      <w:r>
        <w:t xml:space="preserve"> </w:t>
      </w:r>
      <w:r w:rsidR="01FB3997">
        <w:t xml:space="preserve">ter </w:t>
      </w:r>
      <w:r>
        <w:t xml:space="preserve">ustrezne zakonske določbe. Izvajalec je dolžan obvestiti svoje delavce, da lahko pridejo pri izvajanju pogodbenih obveznosti v stik z osebnimi, tajnimi ali zaupnimi podatki, zato morajo pri delu z njimi ravnati </w:t>
      </w:r>
      <w:r w:rsidR="3FF978DD">
        <w:t>v skladu s to pogodbo</w:t>
      </w:r>
      <w:r w:rsidR="45F5F45B">
        <w:t xml:space="preserve"> in neposredno pogodbo.</w:t>
      </w:r>
      <w:r w:rsidR="3510EF51">
        <w:t xml:space="preserve"> </w:t>
      </w:r>
      <w:r w:rsidR="45F5F45B">
        <w:t>Vsak kader</w:t>
      </w:r>
      <w:r w:rsidR="3351FA28">
        <w:t xml:space="preserve"> izvajalca</w:t>
      </w:r>
      <w:r w:rsidR="45F5F45B">
        <w:t>,</w:t>
      </w:r>
      <w:r w:rsidR="3351FA28">
        <w:t xml:space="preserve"> ki lahko pride v stik z osebnimi podatki, mora v roku 10 </w:t>
      </w:r>
      <w:r w:rsidR="65A76548">
        <w:t xml:space="preserve">(deset) </w:t>
      </w:r>
      <w:r w:rsidR="3351FA28">
        <w:t xml:space="preserve">dni od podpisa </w:t>
      </w:r>
      <w:r w:rsidR="00DF028F">
        <w:t>krovne</w:t>
      </w:r>
      <w:r w:rsidR="3351FA28">
        <w:t xml:space="preserve"> pogodbe podpisati izjavo o dolžnosti varovanja osebnih podatkov posameznega naročnika. </w:t>
      </w:r>
      <w:r w:rsidR="65A76548">
        <w:t>Izvajalec je dolžan posameznemu naročniku na zahtevo na vpogled predložiti te izjave.</w:t>
      </w:r>
    </w:p>
    <w:p w14:paraId="0BB1B89C" w14:textId="77777777" w:rsidR="004B3FDD" w:rsidRPr="00AB717D" w:rsidRDefault="004B3FDD" w:rsidP="00AB717D"/>
    <w:p w14:paraId="3C03ECAC" w14:textId="097BF0A6" w:rsidR="002D1827" w:rsidRPr="00AB717D" w:rsidRDefault="004B3FDD" w:rsidP="00AB717D">
      <w:r w:rsidRPr="00AB717D">
        <w:t>Izvajalec</w:t>
      </w:r>
      <w:r w:rsidR="00DE24D1">
        <w:t xml:space="preserve"> je dolžan </w:t>
      </w:r>
      <w:r w:rsidRPr="00AB717D">
        <w:t xml:space="preserve">naročnika takoj obvestiti o vsakem disciplinskem ali drugem postopku zaradi kršitev delovnih obveznosti, ki ga je zoper delavca sprožil v zvezi z izvajanjem del iz te pogodbe. Izvajalec je dolžan na zahtevo </w:t>
      </w:r>
      <w:r w:rsidR="00254B3F" w:rsidRPr="00AB717D">
        <w:t xml:space="preserve">posameznega </w:t>
      </w:r>
      <w:r w:rsidRPr="00AB717D">
        <w:t>naročnika delavca, za katerega se izkaže, da je ravnal ali poskušal ravnati v nasprotju z določbami te pogodbe, zamenjati.</w:t>
      </w:r>
    </w:p>
    <w:p w14:paraId="7D9B5E91" w14:textId="77777777" w:rsidR="00A85C8D" w:rsidRPr="00AB717D" w:rsidRDefault="00A85C8D" w:rsidP="00AB717D"/>
    <w:p w14:paraId="0D63390B" w14:textId="1A9F3F4F" w:rsidR="006B0BE5" w:rsidRPr="00AB717D" w:rsidRDefault="006B0BE5" w:rsidP="00AB717D">
      <w:r w:rsidRPr="00AB717D">
        <w:t>Izvajalec mora naročnika takoj obvestiti o vseh spremembah glede kadrov, ki bodo opravljali pogodben</w:t>
      </w:r>
      <w:r w:rsidR="00AC61F8" w:rsidRPr="00AB717D">
        <w:t>e</w:t>
      </w:r>
      <w:r w:rsidRPr="00AB717D">
        <w:t xml:space="preserve"> storitve (zamenjava kadra) ter priložiti vsa potrebna dokazila, da nov kader izpolnjuje pogoje</w:t>
      </w:r>
      <w:r w:rsidR="00AC61F8" w:rsidRPr="00AB717D">
        <w:t>,</w:t>
      </w:r>
      <w:r w:rsidRPr="00AB717D">
        <w:t xml:space="preserve"> zahtevane pri naročilu, ki je podlaga za sklenitev te pogodbe.</w:t>
      </w:r>
      <w:r w:rsidR="006E101D">
        <w:t xml:space="preserve"> Zamenjani kader mora podpisati izjavo o dolžnosti varovanja osebnih podatkov posameznega naročnika</w:t>
      </w:r>
    </w:p>
    <w:p w14:paraId="5854A86E" w14:textId="77777777" w:rsidR="00254B3F" w:rsidRPr="00AB717D" w:rsidRDefault="00254B3F" w:rsidP="00AB717D"/>
    <w:p w14:paraId="329000FC" w14:textId="49FDC9E1" w:rsidR="00093159" w:rsidRPr="00AB717D" w:rsidRDefault="00254B3F" w:rsidP="00AB717D">
      <w:r w:rsidRPr="00AB717D">
        <w:t>Izvajalec je dolžan omogočiti ustrezen nadzor naročniku. Izvajalec je tudi po prenehanju veljavnosti te pogodbe dolžan naročniku nuditi informacije glede izvajanja storitev po tej pogodbi.</w:t>
      </w:r>
    </w:p>
    <w:p w14:paraId="184B6011" w14:textId="3936E74F" w:rsidR="00860BDB" w:rsidRPr="00D65BCB" w:rsidRDefault="00860BDB" w:rsidP="00EB5F91">
      <w:pPr>
        <w:pStyle w:val="Naslov2"/>
      </w:pPr>
      <w:r w:rsidRPr="00D65BCB">
        <w:t>Pravice in obveznosti</w:t>
      </w:r>
      <w:r w:rsidR="006B24DB">
        <w:t xml:space="preserve"> naročnika in </w:t>
      </w:r>
      <w:r w:rsidR="00AC61F8" w:rsidRPr="00D65BCB">
        <w:t>posameznih naročnikov</w:t>
      </w:r>
    </w:p>
    <w:p w14:paraId="1EB12BDE" w14:textId="77777777" w:rsidR="0086621F" w:rsidRPr="00D65BCB" w:rsidRDefault="0086621F" w:rsidP="00EB5F91">
      <w:pPr>
        <w:pStyle w:val="Naslov3"/>
      </w:pPr>
      <w:r w:rsidRPr="00D65BCB">
        <w:t>člen</w:t>
      </w:r>
    </w:p>
    <w:p w14:paraId="0DECA643" w14:textId="0253D7F6" w:rsidR="004B3FDD" w:rsidRPr="00AB717D" w:rsidRDefault="01FB3997" w:rsidP="00AB717D">
      <w:r>
        <w:t>Posamezni n</w:t>
      </w:r>
      <w:r w:rsidR="4C156C59">
        <w:t xml:space="preserve">aročnik bo za izvajanje pogodbeno dogovorjenih del </w:t>
      </w:r>
      <w:r w:rsidR="1FE8A5E3">
        <w:t xml:space="preserve">na </w:t>
      </w:r>
      <w:r>
        <w:t xml:space="preserve">svojih </w:t>
      </w:r>
      <w:r w:rsidR="1FE8A5E3">
        <w:t xml:space="preserve">lokacijah </w:t>
      </w:r>
      <w:r w:rsidR="4C156C59">
        <w:t xml:space="preserve">zagotavljal ustrezne pogoje za delo. </w:t>
      </w:r>
      <w:r>
        <w:t>Posamezni n</w:t>
      </w:r>
      <w:r w:rsidR="4C156C59">
        <w:t xml:space="preserve">aročnik bo na zahtevo izvajalca zagotavljal potrebne podatke, informacije, prostore in opremo ter drugo tehnično podporo za tekoče in </w:t>
      </w:r>
      <w:r w:rsidR="46FD23A8">
        <w:t>strokovno</w:t>
      </w:r>
      <w:r w:rsidR="4C156C59">
        <w:t xml:space="preserve"> izvajanje del, določenih v tej pogodbi. </w:t>
      </w:r>
      <w:r>
        <w:t>Posamezni n</w:t>
      </w:r>
      <w:r w:rsidR="4C156C59">
        <w:t xml:space="preserve">aročnik bo poskrbel tudi za administrativni in organizacijski del sodelovanja izvajalca s ponudnikom </w:t>
      </w:r>
      <w:r w:rsidR="65A76548">
        <w:t>podatkov</w:t>
      </w:r>
      <w:r w:rsidR="4C156C59">
        <w:t>.</w:t>
      </w:r>
    </w:p>
    <w:p w14:paraId="4AB31E2C" w14:textId="77777777" w:rsidR="004B3FDD" w:rsidRPr="00AB717D" w:rsidRDefault="004B3FDD" w:rsidP="00AB717D"/>
    <w:p w14:paraId="549962E9" w14:textId="34B8208A" w:rsidR="004B3FDD" w:rsidRPr="00AB717D" w:rsidRDefault="4C156C59" w:rsidP="00AB717D">
      <w:r>
        <w:t xml:space="preserve">Izvajalec ni odgovoren za zamudo pri izvedbi pogodbenih </w:t>
      </w:r>
      <w:r w:rsidR="08B1079B">
        <w:t>storitev</w:t>
      </w:r>
      <w:r>
        <w:t xml:space="preserve">, če </w:t>
      </w:r>
      <w:r w:rsidR="01FB3997">
        <w:t xml:space="preserve">posamezni </w:t>
      </w:r>
      <w:r>
        <w:t xml:space="preserve">naročnik </w:t>
      </w:r>
      <w:r w:rsidR="1FE8A5E3">
        <w:t xml:space="preserve">na svojih lokacijah in na svoji opremi </w:t>
      </w:r>
      <w:r>
        <w:t>ne zagotovi v ta namen ustreznih pogojev za njihovo izvajanje.</w:t>
      </w:r>
    </w:p>
    <w:p w14:paraId="1B747830" w14:textId="77777777" w:rsidR="004B3FDD" w:rsidRPr="00AB717D" w:rsidRDefault="004B3FDD" w:rsidP="00AB717D"/>
    <w:p w14:paraId="5E33805C" w14:textId="77777777" w:rsidR="004B3FDD" w:rsidRPr="00AB717D" w:rsidRDefault="00AC61F8" w:rsidP="00AB717D">
      <w:r w:rsidRPr="00AB717D">
        <w:t>Posamezni n</w:t>
      </w:r>
      <w:r w:rsidR="004B3FDD" w:rsidRPr="00AB717D">
        <w:t>aročnik se obvezuje, da bodo vsa dela na področjih, ki jih zajemajo pogodbeno dogovorjena dela in jih ne izvaja izvajalec, izvedena s soglasjem izvajalca.</w:t>
      </w:r>
    </w:p>
    <w:p w14:paraId="78D028BA" w14:textId="77777777" w:rsidR="004B3FDD" w:rsidRPr="00AB717D" w:rsidRDefault="004B3FDD" w:rsidP="00AB717D"/>
    <w:p w14:paraId="6B59E592" w14:textId="365F493A" w:rsidR="00AD7DEC" w:rsidRPr="00AB717D" w:rsidRDefault="004B3FDD" w:rsidP="00AB717D">
      <w:r w:rsidRPr="00AB717D">
        <w:t xml:space="preserve">V primeru nestrokovnega posega s strani </w:t>
      </w:r>
      <w:r w:rsidR="00AC61F8" w:rsidRPr="00AB717D">
        <w:t xml:space="preserve">posameznega </w:t>
      </w:r>
      <w:r w:rsidRPr="00AB717D">
        <w:t xml:space="preserve">naročnika na področjih, ki jih zajemajo pogodbeno dogovorjena dela, izvajalec ni odgovoren za posledice, ki s tem nastanejo. Za odpravo posledic iz zgoraj navedenega vzroka se </w:t>
      </w:r>
      <w:r w:rsidR="00AC61F8" w:rsidRPr="00AB717D">
        <w:t xml:space="preserve">posamezni </w:t>
      </w:r>
      <w:r w:rsidRPr="00AB717D">
        <w:t>naročnik in izvajalec dogovorita posebej.</w:t>
      </w:r>
    </w:p>
    <w:p w14:paraId="7F225B7D" w14:textId="77777777" w:rsidR="0086621F" w:rsidRPr="00D65BCB" w:rsidRDefault="00CF0E07" w:rsidP="00EB5F91">
      <w:pPr>
        <w:pStyle w:val="Naslov2"/>
      </w:pPr>
      <w:r w:rsidRPr="00D65BCB">
        <w:t>Pooblaščene osebe naročnika in izvajalca</w:t>
      </w:r>
    </w:p>
    <w:p w14:paraId="641CBFE5" w14:textId="77777777" w:rsidR="0086621F" w:rsidRPr="00D65BCB" w:rsidRDefault="0086621F" w:rsidP="00EB5F91">
      <w:pPr>
        <w:pStyle w:val="Naslov3"/>
      </w:pPr>
      <w:r w:rsidRPr="00D65BCB">
        <w:t>člen</w:t>
      </w:r>
    </w:p>
    <w:p w14:paraId="3DFAAD33" w14:textId="73A92090" w:rsidR="004B3FDD" w:rsidRPr="00AF43FF" w:rsidRDefault="004B3FDD" w:rsidP="00AB717D">
      <w:r w:rsidRPr="00AF43FF">
        <w:t>Pooblaščen</w:t>
      </w:r>
      <w:r w:rsidR="006F2021" w:rsidRPr="00AF43FF">
        <w:t>a</w:t>
      </w:r>
      <w:r w:rsidRPr="00AF43FF">
        <w:t xml:space="preserve"> oseb</w:t>
      </w:r>
      <w:r w:rsidR="006F2021" w:rsidRPr="00AF43FF">
        <w:t>a</w:t>
      </w:r>
      <w:r w:rsidRPr="00AF43FF">
        <w:t xml:space="preserve"> za izvedbo </w:t>
      </w:r>
      <w:r w:rsidR="006F2021" w:rsidRPr="00AF43FF">
        <w:t xml:space="preserve">krovne </w:t>
      </w:r>
      <w:r w:rsidRPr="00AF43FF">
        <w:t>pogodbe na stran</w:t>
      </w:r>
      <w:r w:rsidR="00C15B1D" w:rsidRPr="00AF43FF">
        <w:t xml:space="preserve">i naročnika </w:t>
      </w:r>
      <w:r w:rsidR="00774823" w:rsidRPr="00AF43FF">
        <w:t>je</w:t>
      </w:r>
      <w:r w:rsidR="00860BDB" w:rsidRPr="00AF43FF">
        <w:t xml:space="preserve"> </w:t>
      </w:r>
      <w:r w:rsidR="00AB717D" w:rsidRPr="00AF43FF">
        <w:t>____</w:t>
      </w:r>
      <w:r w:rsidR="00860BDB" w:rsidRPr="00AF43FF">
        <w:t xml:space="preserve">. </w:t>
      </w:r>
      <w:r w:rsidR="00774823" w:rsidRPr="00AF43FF">
        <w:t>S</w:t>
      </w:r>
      <w:r w:rsidRPr="00AF43FF">
        <w:t>krbnik pogodbe</w:t>
      </w:r>
      <w:r w:rsidR="00774823" w:rsidRPr="00AF43FF">
        <w:t xml:space="preserve"> </w:t>
      </w:r>
      <w:r w:rsidR="006F2021" w:rsidRPr="00AF43FF">
        <w:t>na</w:t>
      </w:r>
      <w:r w:rsidR="00774823" w:rsidRPr="00AF43FF">
        <w:t xml:space="preserve"> strani naročnika je</w:t>
      </w:r>
      <w:r w:rsidR="00860BDB" w:rsidRPr="00AF43FF">
        <w:t xml:space="preserve"> </w:t>
      </w:r>
      <w:r w:rsidR="00AB717D" w:rsidRPr="00AF43FF">
        <w:t>____</w:t>
      </w:r>
      <w:r w:rsidRPr="00AF43FF">
        <w:t>.</w:t>
      </w:r>
    </w:p>
    <w:p w14:paraId="54D364C7" w14:textId="77777777" w:rsidR="004B3FDD" w:rsidRPr="00AF43FF" w:rsidRDefault="004B3FDD" w:rsidP="00AB717D"/>
    <w:p w14:paraId="4CCE0BAC" w14:textId="1A2366D4" w:rsidR="004B3FDD" w:rsidRPr="00AF43FF" w:rsidRDefault="004B3FDD" w:rsidP="00AB717D">
      <w:r w:rsidRPr="00AF43FF">
        <w:t>Pooblaščen</w:t>
      </w:r>
      <w:r w:rsidR="00860BDB" w:rsidRPr="00AF43FF">
        <w:t>a</w:t>
      </w:r>
      <w:r w:rsidRPr="00AF43FF">
        <w:t xml:space="preserve"> oseb</w:t>
      </w:r>
      <w:r w:rsidR="00860BDB" w:rsidRPr="00AF43FF">
        <w:t>a</w:t>
      </w:r>
      <w:r w:rsidRPr="00AF43FF">
        <w:t xml:space="preserve"> za izvedbo </w:t>
      </w:r>
      <w:r w:rsidR="006F2021" w:rsidRPr="00AF43FF">
        <w:t xml:space="preserve">krovne </w:t>
      </w:r>
      <w:r w:rsidRPr="00AF43FF">
        <w:t xml:space="preserve">pogodbe na strani izvajalca </w:t>
      </w:r>
      <w:r w:rsidR="00860BDB" w:rsidRPr="00AF43FF">
        <w:t xml:space="preserve">je </w:t>
      </w:r>
      <w:r w:rsidR="00AF43FF" w:rsidRPr="00AF43FF">
        <w:t>_______</w:t>
      </w:r>
      <w:r w:rsidR="00860BDB" w:rsidRPr="00AF43FF">
        <w:t>.</w:t>
      </w:r>
    </w:p>
    <w:p w14:paraId="17A2961C" w14:textId="77777777" w:rsidR="004B3FDD" w:rsidRPr="00AF43FF" w:rsidRDefault="004B3FDD" w:rsidP="00AB717D"/>
    <w:p w14:paraId="536574BB" w14:textId="5F88DF8A" w:rsidR="004B3FDD" w:rsidRPr="00AF43FF" w:rsidRDefault="004B3FDD" w:rsidP="00AB717D">
      <w:r w:rsidRPr="00AF43FF">
        <w:t>Izmenjava informacij</w:t>
      </w:r>
      <w:r w:rsidR="006F2021" w:rsidRPr="00AF43FF">
        <w:t xml:space="preserve"> in </w:t>
      </w:r>
      <w:r w:rsidRPr="00AF43FF">
        <w:t>podobnih pisnih podatkov poteka med naročnikom in izvajalcem po elektronski pošti</w:t>
      </w:r>
      <w:r w:rsidR="007A32E6" w:rsidRPr="00AF43FF">
        <w:t>,</w:t>
      </w:r>
      <w:r w:rsidRPr="00AF43FF">
        <w:t xml:space="preserve"> in sicer na </w:t>
      </w:r>
      <w:r w:rsidR="001222A3" w:rsidRPr="00AF43FF">
        <w:t xml:space="preserve">vsaj enega izmed </w:t>
      </w:r>
      <w:r w:rsidRPr="00AF43FF">
        <w:t>elektronsk</w:t>
      </w:r>
      <w:r w:rsidR="001222A3" w:rsidRPr="00AF43FF">
        <w:t>ih</w:t>
      </w:r>
      <w:r w:rsidRPr="00AF43FF">
        <w:t xml:space="preserve"> naslov</w:t>
      </w:r>
      <w:r w:rsidR="001222A3" w:rsidRPr="00AF43FF">
        <w:t>ov</w:t>
      </w:r>
      <w:r w:rsidRPr="00AF43FF">
        <w:t xml:space="preserve"> </w:t>
      </w:r>
      <w:r w:rsidR="00AF43FF" w:rsidRPr="00AF43FF">
        <w:t xml:space="preserve">_______ </w:t>
      </w:r>
      <w:r w:rsidRPr="00AF43FF">
        <w:t xml:space="preserve">na strani naročnika ter </w:t>
      </w:r>
      <w:r w:rsidR="00330C6F" w:rsidRPr="00AF43FF">
        <w:t xml:space="preserve">elektronskih naslovov </w:t>
      </w:r>
      <w:r w:rsidR="00AF43FF" w:rsidRPr="00AF43FF">
        <w:t>_______</w:t>
      </w:r>
      <w:r w:rsidR="00737093" w:rsidRPr="00AF43FF">
        <w:t xml:space="preserve"> </w:t>
      </w:r>
      <w:r w:rsidRPr="00AF43FF">
        <w:t>na strani izvajalca.</w:t>
      </w:r>
    </w:p>
    <w:p w14:paraId="763C0B7D" w14:textId="77777777" w:rsidR="006B0BE5" w:rsidRPr="00D65BCB" w:rsidRDefault="006B0BE5" w:rsidP="00EB5F91">
      <w:pPr>
        <w:pStyle w:val="Naslov2"/>
      </w:pPr>
      <w:r w:rsidRPr="00D65BCB">
        <w:lastRenderedPageBreak/>
        <w:t>Pogodbena kazen</w:t>
      </w:r>
    </w:p>
    <w:p w14:paraId="7891A747" w14:textId="77777777" w:rsidR="006B0BE5" w:rsidRPr="00D65BCB" w:rsidRDefault="33EDCAC3" w:rsidP="00EB5F91">
      <w:pPr>
        <w:pStyle w:val="Naslov3"/>
      </w:pPr>
      <w:r>
        <w:t>člen</w:t>
      </w:r>
    </w:p>
    <w:p w14:paraId="292D0ABE" w14:textId="7F6BE24E" w:rsidR="006B0BE5" w:rsidRPr="00AB717D" w:rsidRDefault="5515A661" w:rsidP="02DAAE27">
      <w:pPr>
        <w:spacing w:line="259" w:lineRule="auto"/>
      </w:pPr>
      <w:r>
        <w:t>Če</w:t>
      </w:r>
      <w:r w:rsidR="2A8C95C2">
        <w:t xml:space="preserve"> </w:t>
      </w:r>
      <w:r>
        <w:t>izvajalec</w:t>
      </w:r>
      <w:r w:rsidR="754C16A6">
        <w:t xml:space="preserve"> ne prične reše</w:t>
      </w:r>
      <w:r w:rsidR="508CA66D">
        <w:t>v</w:t>
      </w:r>
      <w:r w:rsidR="754C16A6">
        <w:t>a</w:t>
      </w:r>
      <w:r w:rsidR="6684E194">
        <w:t>ti</w:t>
      </w:r>
      <w:r w:rsidR="754C16A6">
        <w:t xml:space="preserve"> kritične napake v </w:t>
      </w:r>
      <w:r w:rsidR="0D80928B">
        <w:t>roku, določenem v prvem odstavku 6. člena</w:t>
      </w:r>
      <w:r w:rsidR="01D9C710">
        <w:t xml:space="preserve">, </w:t>
      </w:r>
      <w:r w:rsidR="6851B98C">
        <w:t xml:space="preserve">oziroma tekom reševanja in pred njeno dokončno odpravo z njenim reševanje preneha, je </w:t>
      </w:r>
      <w:r w:rsidR="4C3D8888">
        <w:t xml:space="preserve">za vsako začeto uro zamude dolžan plačati pogodbeno kazen v višini </w:t>
      </w:r>
      <w:r w:rsidR="5262A6E7">
        <w:t>ene</w:t>
      </w:r>
      <w:r w:rsidR="49FA46CB">
        <w:t xml:space="preserve"> (</w:t>
      </w:r>
      <w:r w:rsidR="7222C998">
        <w:t>1</w:t>
      </w:r>
      <w:r w:rsidR="49FA46CB">
        <w:t>)</w:t>
      </w:r>
      <w:r w:rsidR="424E6496">
        <w:t xml:space="preserve"> </w:t>
      </w:r>
      <w:r w:rsidR="668AE67B">
        <w:t>inženirsk</w:t>
      </w:r>
      <w:r w:rsidR="4B6A8BC7">
        <w:t>e</w:t>
      </w:r>
      <w:r w:rsidR="668AE67B">
        <w:t xml:space="preserve"> u</w:t>
      </w:r>
      <w:r w:rsidR="674270BF">
        <w:t>re</w:t>
      </w:r>
      <w:r w:rsidR="6BD0EE3B">
        <w:t xml:space="preserve">, največ pa </w:t>
      </w:r>
      <w:r w:rsidR="3E39AA43">
        <w:t>deset</w:t>
      </w:r>
      <w:r w:rsidR="3CB54AA2">
        <w:t xml:space="preserve"> </w:t>
      </w:r>
      <w:r w:rsidR="6BD0EE3B">
        <w:t>(</w:t>
      </w:r>
      <w:r w:rsidR="681FD8FD">
        <w:t>1</w:t>
      </w:r>
      <w:r w:rsidR="6BD0EE3B">
        <w:t>0) inženirskih ur.</w:t>
      </w:r>
      <w:r w:rsidR="79276DC3">
        <w:t xml:space="preserve"> </w:t>
      </w:r>
    </w:p>
    <w:p w14:paraId="492A0F5B" w14:textId="562D0261" w:rsidR="006B0BE5" w:rsidRPr="00AB717D" w:rsidRDefault="006B0BE5" w:rsidP="02DAAE27">
      <w:pPr>
        <w:spacing w:line="259" w:lineRule="auto"/>
      </w:pPr>
    </w:p>
    <w:p w14:paraId="70EEDBB2" w14:textId="68D5D999" w:rsidR="006B0BE5" w:rsidRPr="00AB717D" w:rsidRDefault="16720CEF" w:rsidP="02DAAE27">
      <w:pPr>
        <w:spacing w:line="259" w:lineRule="auto"/>
      </w:pPr>
      <w:r>
        <w:t xml:space="preserve">Če </w:t>
      </w:r>
      <w:r w:rsidR="63C2FC5E">
        <w:t xml:space="preserve">se </w:t>
      </w:r>
      <w:r>
        <w:t xml:space="preserve">izvajalec ne </w:t>
      </w:r>
      <w:r w:rsidR="7AF7FCE6">
        <w:t xml:space="preserve">odzove na naročilo </w:t>
      </w:r>
      <w:r w:rsidR="2E851B87">
        <w:t xml:space="preserve">za </w:t>
      </w:r>
      <w:r w:rsidR="7AF7FCE6">
        <w:t>napak</w:t>
      </w:r>
      <w:r w:rsidR="6AA89E95">
        <w:t>o</w:t>
      </w:r>
      <w:r w:rsidR="7AF7FCE6">
        <w:t xml:space="preserve"> v delovanju sistema in/ali drugih naročil posameznega naroč</w:t>
      </w:r>
      <w:r w:rsidR="1C93C6E0">
        <w:t xml:space="preserve">nika, </w:t>
      </w:r>
      <w:r>
        <w:t xml:space="preserve">v roku, določenem v prvem odstavku 6. člena, oziroma </w:t>
      </w:r>
      <w:r w:rsidR="7BD35410">
        <w:t xml:space="preserve">napake v delovanju sistema, ne izvede v dogovorjenem roku, oziroma </w:t>
      </w:r>
      <w:r w:rsidR="5F6AF80C">
        <w:t>drugih naročil posameznega naročnika, ne izvede v dogovorjenem roku</w:t>
      </w:r>
      <w:r>
        <w:t>, je za vsak</w:t>
      </w:r>
      <w:r w:rsidR="17A8540A">
        <w:t xml:space="preserve"> začeti dan</w:t>
      </w:r>
      <w:r>
        <w:t xml:space="preserve"> zamude dolžan plačati pogodbeno kazen v višini </w:t>
      </w:r>
      <w:r w:rsidR="659F1682">
        <w:t>ene (1) inženirske ure, največ pa deset (10) inženirskih ur.</w:t>
      </w:r>
    </w:p>
    <w:p w14:paraId="1FAC3236" w14:textId="40913262" w:rsidR="006B0BE5" w:rsidRPr="00AB717D" w:rsidRDefault="006B0BE5" w:rsidP="02DAAE27">
      <w:pPr>
        <w:spacing w:line="259" w:lineRule="auto"/>
      </w:pPr>
    </w:p>
    <w:p w14:paraId="4EFC80C4" w14:textId="01AA65AC" w:rsidR="00C06160" w:rsidRPr="00AB717D" w:rsidRDefault="41037708" w:rsidP="00AB717D">
      <w:bookmarkStart w:id="21" w:name="_Hlk83040642"/>
      <w:r>
        <w:t xml:space="preserve">Pogodbena kazen se obračuna pri </w:t>
      </w:r>
      <w:r w:rsidRPr="00C65F8C">
        <w:t>naslednjih izplačilih izvajalcu oziro</w:t>
      </w:r>
      <w:r w:rsidR="3C5C8159" w:rsidRPr="00C65F8C">
        <w:t>ma</w:t>
      </w:r>
      <w:r w:rsidR="683F0CE5" w:rsidRPr="00C65F8C">
        <w:t>,</w:t>
      </w:r>
      <w:r w:rsidR="3C5C8159" w:rsidRPr="00C65F8C">
        <w:t xml:space="preserve"> </w:t>
      </w:r>
      <w:r w:rsidR="683F0CE5" w:rsidRPr="00C65F8C">
        <w:t xml:space="preserve">če </w:t>
      </w:r>
      <w:r w:rsidR="3C5C8159" w:rsidRPr="00C65F8C">
        <w:t>navedeno ni mogoče</w:t>
      </w:r>
      <w:r w:rsidRPr="00C65F8C">
        <w:t>, se iz tega naslova izstavi poseben račun</w:t>
      </w:r>
      <w:r w:rsidR="278090C6" w:rsidRPr="00C65F8C">
        <w:t xml:space="preserve"> oziroma bremepis</w:t>
      </w:r>
      <w:r w:rsidR="6F932E71" w:rsidRPr="00C65F8C">
        <w:t xml:space="preserve"> za posameznega naročnika</w:t>
      </w:r>
      <w:r w:rsidRPr="00C65F8C">
        <w:t>.</w:t>
      </w:r>
      <w:r w:rsidR="04C17652" w:rsidRPr="00C65F8C">
        <w:t xml:space="preserve"> Kadar je naročnikov za enako naročilo več, se pogodbena kazen obračuna </w:t>
      </w:r>
      <w:r w:rsidR="701D5D0C" w:rsidRPr="00C65F8C">
        <w:t xml:space="preserve">enotno </w:t>
      </w:r>
      <w:r w:rsidR="04C17652" w:rsidRPr="00C65F8C">
        <w:t>za vse skupaj</w:t>
      </w:r>
      <w:r w:rsidR="634E8A62" w:rsidRPr="00C65F8C">
        <w:t xml:space="preserve"> in se potem</w:t>
      </w:r>
      <w:r w:rsidR="634E8A62">
        <w:t xml:space="preserve"> pri obračunu naslednjega plačila oziroma izdaji bremepisa porazdeli med vse naročnike glede na njihovo število.</w:t>
      </w:r>
    </w:p>
    <w:p w14:paraId="52DD4729" w14:textId="192A6BF7" w:rsidR="00A01DEA" w:rsidRPr="00AB717D" w:rsidRDefault="00A01DEA" w:rsidP="00AB717D"/>
    <w:p w14:paraId="29835C1E" w14:textId="22017BE1" w:rsidR="00A01DEA" w:rsidRDefault="5A8BC8E9" w:rsidP="00735D98">
      <w:r>
        <w:t>Naročnik si pridržuje p</w:t>
      </w:r>
      <w:r w:rsidR="1F34509C">
        <w:t>r</w:t>
      </w:r>
      <w:r>
        <w:t>avico,</w:t>
      </w:r>
      <w:r w:rsidR="2875C92F">
        <w:t xml:space="preserve"> </w:t>
      </w:r>
      <w:r>
        <w:t>da v primeru izvajalčevega neplačila pogodbene ka</w:t>
      </w:r>
      <w:r w:rsidR="2875C92F">
        <w:t>zn</w:t>
      </w:r>
      <w:r>
        <w:t>i oziroma odškodnine</w:t>
      </w:r>
      <w:r w:rsidR="30894483">
        <w:t xml:space="preserve"> za nastalo škodo</w:t>
      </w:r>
      <w:r w:rsidR="2875C92F">
        <w:t>, unovči finančno zavarovanje za dobro izvedbo pogodbenih obveznosti</w:t>
      </w:r>
      <w:r w:rsidR="3F503F99">
        <w:t xml:space="preserve">. </w:t>
      </w:r>
    </w:p>
    <w:bookmarkEnd w:id="21"/>
    <w:p w14:paraId="2D5C4401" w14:textId="34E77EB8" w:rsidR="00CB2977" w:rsidRPr="00AB717D" w:rsidRDefault="00201B88" w:rsidP="00735D98">
      <w:pPr>
        <w:pStyle w:val="Naslov2"/>
      </w:pPr>
      <w:r w:rsidRPr="00AB717D">
        <w:t>Finančno z</w:t>
      </w:r>
      <w:r w:rsidR="00CB2977" w:rsidRPr="00AB717D">
        <w:t>avarovanje za dobro izvedbo pogodbenih obveznosti</w:t>
      </w:r>
    </w:p>
    <w:p w14:paraId="47A9AC2F" w14:textId="77777777" w:rsidR="00CB2977" w:rsidRPr="00AB717D" w:rsidRDefault="00CB2977" w:rsidP="00EB5F91">
      <w:pPr>
        <w:pStyle w:val="Naslov3"/>
      </w:pPr>
      <w:r w:rsidRPr="00AB717D">
        <w:t>člen</w:t>
      </w:r>
    </w:p>
    <w:p w14:paraId="533F6E66" w14:textId="24B28D43" w:rsidR="00CB2977" w:rsidRPr="00AB717D" w:rsidRDefault="683F0CE5" w:rsidP="00AB717D">
      <w:r>
        <w:t>Kot pogoj za veljavnost pogodbe se i</w:t>
      </w:r>
      <w:r w:rsidR="73893288">
        <w:t xml:space="preserve">zvajalec zavezuje izročiti naročniku v roku 10 </w:t>
      </w:r>
      <w:r w:rsidR="3C5C8159">
        <w:t xml:space="preserve">(desetih) </w:t>
      </w:r>
      <w:r w:rsidR="73893288">
        <w:t>delovnih dni od podpisa te pogodbe zavarovanje za dobro izvedbo pogodbenih obveznosti po vzorcu iz razpisne dokumentacije</w:t>
      </w:r>
      <w:r>
        <w:t>,</w:t>
      </w:r>
      <w:r w:rsidR="73893288">
        <w:t xml:space="preserve"> in sicer v višini </w:t>
      </w:r>
      <w:r w:rsidR="0ACDF4E1">
        <w:t>10</w:t>
      </w:r>
      <w:r>
        <w:t xml:space="preserve"> </w:t>
      </w:r>
      <w:r w:rsidR="04CD0FB9">
        <w:t>(</w:t>
      </w:r>
      <w:r>
        <w:t>d</w:t>
      </w:r>
      <w:r w:rsidR="30F67B09">
        <w:t>esetih</w:t>
      </w:r>
      <w:r w:rsidR="04CD0FB9">
        <w:t xml:space="preserve">) </w:t>
      </w:r>
      <w:r>
        <w:t xml:space="preserve">odstotkov </w:t>
      </w:r>
      <w:r w:rsidR="3C5C8159">
        <w:t>skupne vrednosti pogodbe z DDV.</w:t>
      </w:r>
    </w:p>
    <w:p w14:paraId="437B2B67" w14:textId="77777777" w:rsidR="00CB2977" w:rsidRPr="00AB717D" w:rsidRDefault="00CB2977" w:rsidP="00AB717D"/>
    <w:p w14:paraId="673CDAEB" w14:textId="0D6DBEFE" w:rsidR="00CB2977" w:rsidRPr="00AB717D" w:rsidRDefault="00FD1643" w:rsidP="00AB717D">
      <w:r w:rsidRPr="00AB717D">
        <w:t>Z</w:t>
      </w:r>
      <w:r w:rsidR="00CB2977" w:rsidRPr="00AB717D">
        <w:t>avarovanj</w:t>
      </w:r>
      <w:r w:rsidRPr="00AB717D">
        <w:t>e</w:t>
      </w:r>
      <w:r w:rsidR="00CB2977" w:rsidRPr="00AB717D">
        <w:t xml:space="preserve"> za dobro izvedbo pogodbenih obveznosti mora biti veljavn</w:t>
      </w:r>
      <w:r w:rsidRPr="00AB717D">
        <w:t>o</w:t>
      </w:r>
      <w:r w:rsidR="00CB2977" w:rsidRPr="00AB717D">
        <w:t xml:space="preserve"> še 2 </w:t>
      </w:r>
      <w:r w:rsidR="003E5588" w:rsidRPr="00AB717D">
        <w:t xml:space="preserve">(dva) </w:t>
      </w:r>
      <w:r w:rsidR="00CB2977" w:rsidRPr="00AB717D">
        <w:t xml:space="preserve">meseca po preteku </w:t>
      </w:r>
      <w:r w:rsidR="006709C4" w:rsidRPr="00AB717D">
        <w:t>te pogodbe</w:t>
      </w:r>
      <w:r w:rsidR="00CB2977" w:rsidRPr="00AB717D">
        <w:t>.</w:t>
      </w:r>
    </w:p>
    <w:p w14:paraId="24A754AC" w14:textId="77777777" w:rsidR="00CB2977" w:rsidRPr="00D65BCB" w:rsidRDefault="005D5EEB" w:rsidP="00EB5F91">
      <w:pPr>
        <w:pStyle w:val="Naslov2"/>
      </w:pPr>
      <w:r>
        <w:t>Obdelava osebnih podatkov</w:t>
      </w:r>
    </w:p>
    <w:p w14:paraId="42680228" w14:textId="77777777" w:rsidR="00CB2977" w:rsidRPr="00D65BCB" w:rsidRDefault="00CB2977" w:rsidP="00EB5F91">
      <w:pPr>
        <w:pStyle w:val="Naslov3"/>
      </w:pPr>
      <w:r w:rsidRPr="00D65BCB">
        <w:t>člen</w:t>
      </w:r>
    </w:p>
    <w:p w14:paraId="2B2790CC" w14:textId="12540CC0" w:rsidR="005D5EEB" w:rsidRPr="00AB717D" w:rsidRDefault="73893288" w:rsidP="00AB717D">
      <w:r>
        <w:t>Izvajalec se zaveže, da bo</w:t>
      </w:r>
      <w:r w:rsidR="301DA736">
        <w:t xml:space="preserve"> kot </w:t>
      </w:r>
      <w:r w:rsidR="323F843B">
        <w:t xml:space="preserve">pogodbeni </w:t>
      </w:r>
      <w:r w:rsidR="3FF978DD">
        <w:t xml:space="preserve">obdelovalec </w:t>
      </w:r>
      <w:r w:rsidR="07CF782A">
        <w:t xml:space="preserve">osebnih podatkov </w:t>
      </w:r>
      <w:r w:rsidR="323F843B">
        <w:t xml:space="preserve">(v nadaljevanju: pogodbeni obdelovalec OP) </w:t>
      </w:r>
      <w:r w:rsidR="301DA736">
        <w:t>za posamezne naročnike kot uprav</w:t>
      </w:r>
      <w:r w:rsidR="4327254B">
        <w:t>ljavce osebnih poda</w:t>
      </w:r>
      <w:r w:rsidR="301DA736">
        <w:t>t</w:t>
      </w:r>
      <w:r w:rsidR="4327254B">
        <w:t>ko</w:t>
      </w:r>
      <w:r w:rsidR="301DA736">
        <w:t xml:space="preserve">v </w:t>
      </w:r>
      <w:r w:rsidR="323F843B">
        <w:t>(v nadaljevanju: upravljavci OP)</w:t>
      </w:r>
      <w:r w:rsidR="4327254B">
        <w:t xml:space="preserve"> opravljal s to pogodbo dogovorjena opravila v zvezi z obdelavo osebnih podatkov</w:t>
      </w:r>
      <w:r w:rsidR="2DB9B2AC">
        <w:t xml:space="preserve"> </w:t>
      </w:r>
      <w:r w:rsidR="4327254B">
        <w:t xml:space="preserve">v skladu </w:t>
      </w:r>
      <w:r w:rsidR="63439DC3">
        <w:t>s</w:t>
      </w:r>
      <w:r w:rsidR="4327254B">
        <w:t xml:space="preserve"> pravicami in obveznostmi, ki jih določa 228. člen Uredbe (EU9 2016/679 Evropskega parlamenta in Sveta z dne 27.</w:t>
      </w:r>
      <w:r w:rsidR="683F0CE5">
        <w:t xml:space="preserve"> </w:t>
      </w:r>
      <w:r w:rsidR="4327254B">
        <w:t>4.2016 o varstvu posameznikov pri obdelavi osebnih podatkov in o prostem pretoku takih podatkov ter o razveljavitvi Direktive 95/46/ES (Splošna uredba o varstvu podatkov; v nadaljevanju: GDPR) oz</w:t>
      </w:r>
      <w:r w:rsidR="07CF782A">
        <w:t xml:space="preserve">iroma </w:t>
      </w:r>
      <w:r w:rsidR="4327254B">
        <w:t>vsakokrat veljavni</w:t>
      </w:r>
      <w:r w:rsidR="683F0CE5">
        <w:t>m</w:t>
      </w:r>
      <w:r w:rsidR="4327254B">
        <w:t xml:space="preserve"> zakon</w:t>
      </w:r>
      <w:r w:rsidR="683F0CE5">
        <w:t>om</w:t>
      </w:r>
      <w:r w:rsidR="4327254B">
        <w:t xml:space="preserve"> Republike Slovenije, ki ureja področje varstva osebnih podatkov (v nadaljevanju: ZVOP)</w:t>
      </w:r>
      <w:r w:rsidR="07CF782A">
        <w:t>.</w:t>
      </w:r>
    </w:p>
    <w:p w14:paraId="27EABAE7" w14:textId="77777777" w:rsidR="005D5EEB" w:rsidRPr="00AB717D" w:rsidRDefault="005D5EEB" w:rsidP="00AB717D"/>
    <w:p w14:paraId="7310ECC2" w14:textId="17168740" w:rsidR="005D5EEB" w:rsidRPr="00AB717D" w:rsidRDefault="005C4CC7" w:rsidP="00AB717D">
      <w:r w:rsidRPr="00AB717D">
        <w:t xml:space="preserve">Pogodbeni obdelovalec OP </w:t>
      </w:r>
      <w:r w:rsidR="005D5EEB" w:rsidRPr="00AB717D">
        <w:t xml:space="preserve">se zaveže, da bo zagotovil zadostna jamstva za izvedbo ustreznih tehničnih in organizacijskih ukrepov na tak način, da bo njegova obdelava osebnih podatkov izpolnjevala zahteve GDPR in </w:t>
      </w:r>
      <w:r w:rsidR="00DD2D7D" w:rsidRPr="00AB717D">
        <w:t xml:space="preserve">ZVOP </w:t>
      </w:r>
      <w:r w:rsidR="005D5EEB" w:rsidRPr="00AB717D">
        <w:t xml:space="preserve">ter da </w:t>
      </w:r>
      <w:r w:rsidR="00083275" w:rsidRPr="00AB717D">
        <w:t xml:space="preserve">bo </w:t>
      </w:r>
      <w:r w:rsidR="005D5EEB" w:rsidRPr="00AB717D">
        <w:t>zagotavlja</w:t>
      </w:r>
      <w:r w:rsidRPr="00AB717D">
        <w:t>la</w:t>
      </w:r>
      <w:r w:rsidR="005D5EEB" w:rsidRPr="00AB717D">
        <w:t xml:space="preserve"> varstvo pravic posameznika, na katerega se nanašajo osebni </w:t>
      </w:r>
      <w:r w:rsidR="00DC5A26" w:rsidRPr="00AB717D">
        <w:t xml:space="preserve">podatki. </w:t>
      </w:r>
      <w:r w:rsidRPr="00AB717D">
        <w:t xml:space="preserve">Pogodbeni obdelovalec OP </w:t>
      </w:r>
      <w:r w:rsidR="005D5EEB" w:rsidRPr="00AB717D">
        <w:t xml:space="preserve">se tudi zaveže, da bo spoštoval navodila </w:t>
      </w:r>
      <w:r w:rsidR="00DC5A26" w:rsidRPr="00AB717D">
        <w:t xml:space="preserve">posameznih </w:t>
      </w:r>
      <w:r w:rsidRPr="00AB717D">
        <w:t xml:space="preserve">upravljalcev OP </w:t>
      </w:r>
      <w:r w:rsidR="005D5EEB" w:rsidRPr="00AB717D">
        <w:t>glede varnosti osebnih podatkov (tehnični, organizacijski in drugi ukrepi).</w:t>
      </w:r>
    </w:p>
    <w:p w14:paraId="6B57BB32" w14:textId="77777777" w:rsidR="005D5EEB" w:rsidRPr="00AB717D" w:rsidRDefault="005D5EEB" w:rsidP="00AB717D"/>
    <w:p w14:paraId="1FB55C96" w14:textId="3DA97D4D" w:rsidR="005D5EEB" w:rsidRPr="00AB717D" w:rsidRDefault="0061471B" w:rsidP="00AB717D">
      <w:r w:rsidRPr="00AB717D">
        <w:t>Z</w:t>
      </w:r>
      <w:r w:rsidR="005D5EEB" w:rsidRPr="00AB717D">
        <w:t xml:space="preserve">a obdelavo vseh osebnih podatkov iz </w:t>
      </w:r>
      <w:r w:rsidR="003374BE">
        <w:fldChar w:fldCharType="begin"/>
      </w:r>
      <w:r w:rsidR="003374BE">
        <w:instrText xml:space="preserve"> REF _Ref83157222 \n \h </w:instrText>
      </w:r>
      <w:r w:rsidR="003374BE">
        <w:fldChar w:fldCharType="separate"/>
      </w:r>
      <w:r w:rsidR="00465F3A">
        <w:t>20</w:t>
      </w:r>
      <w:r w:rsidR="003374BE">
        <w:fldChar w:fldCharType="end"/>
      </w:r>
      <w:r w:rsidR="005D5EEB" w:rsidRPr="00AB717D">
        <w:t>. člena te pogodbe</w:t>
      </w:r>
      <w:r w:rsidRPr="00AB717D">
        <w:t xml:space="preserve"> imajo </w:t>
      </w:r>
      <w:r w:rsidR="005C4CC7" w:rsidRPr="00AB717D">
        <w:t xml:space="preserve">upravljavci OP </w:t>
      </w:r>
      <w:r w:rsidR="005D5EEB" w:rsidRPr="00AB717D">
        <w:t>zakonsko pravno podlago za obdelavo osebnih podatkov.</w:t>
      </w:r>
    </w:p>
    <w:p w14:paraId="0BAD9DDE" w14:textId="77777777" w:rsidR="005D5EEB" w:rsidRPr="00AB717D" w:rsidRDefault="005D5EEB" w:rsidP="00AB717D"/>
    <w:p w14:paraId="63C347FC" w14:textId="77777777" w:rsidR="00AF3502" w:rsidRPr="00D65BCB" w:rsidRDefault="00AF3502" w:rsidP="00EB5F91">
      <w:pPr>
        <w:pStyle w:val="Naslov3"/>
      </w:pPr>
      <w:bookmarkStart w:id="22" w:name="_Ref83157222"/>
      <w:r w:rsidRPr="00D65BCB">
        <w:lastRenderedPageBreak/>
        <w:t>člen</w:t>
      </w:r>
      <w:bookmarkEnd w:id="22"/>
    </w:p>
    <w:p w14:paraId="55AD895A" w14:textId="7599AA26" w:rsidR="005D5EEB" w:rsidRDefault="000C3780" w:rsidP="00AB717D">
      <w:pPr>
        <w:pStyle w:val="NavadenPred"/>
      </w:pPr>
      <w:r>
        <w:t xml:space="preserve">Posamezni </w:t>
      </w:r>
      <w:r w:rsidR="005C4CC7">
        <w:t xml:space="preserve">upravljavci OP pogodbenemu </w:t>
      </w:r>
      <w:r w:rsidR="006B5BD0">
        <w:t>obdelovalcu</w:t>
      </w:r>
      <w:r w:rsidR="005C4CC7">
        <w:t xml:space="preserve"> OP </w:t>
      </w:r>
      <w:r w:rsidR="005D5EEB" w:rsidRPr="0039416A">
        <w:t>z namenom izvajanja pogodbene obdelave po določbi 28. člena GDPR</w:t>
      </w:r>
      <w:r w:rsidR="005D5EEB">
        <w:t xml:space="preserve"> </w:t>
      </w:r>
      <w:r w:rsidR="005D5EEB" w:rsidRPr="0039416A">
        <w:t>in v zvezi z obdelav</w:t>
      </w:r>
      <w:r w:rsidR="005D5EEB">
        <w:t>o v skladu s to pogodbo omogoča</w:t>
      </w:r>
      <w:r w:rsidR="005C4CC7">
        <w:t>jo</w:t>
      </w:r>
      <w:r w:rsidR="005D5EEB">
        <w:t xml:space="preserve"> dostop do </w:t>
      </w:r>
      <w:r w:rsidR="005D5EEB" w:rsidRPr="00721334">
        <w:t>osebnih podatkov</w:t>
      </w:r>
      <w:r w:rsidR="005D5EEB">
        <w:t xml:space="preserve">, ki jih </w:t>
      </w:r>
      <w:r>
        <w:t xml:space="preserve">posamezni </w:t>
      </w:r>
      <w:r w:rsidR="005C4CC7">
        <w:t xml:space="preserve">upravljavec OP </w:t>
      </w:r>
      <w:r w:rsidR="005D5EEB">
        <w:t xml:space="preserve">evidentira v </w:t>
      </w:r>
      <w:r w:rsidR="003374BE">
        <w:t xml:space="preserve">sistem </w:t>
      </w:r>
      <w:r w:rsidR="005D5EEB">
        <w:t>INSPIS</w:t>
      </w:r>
      <w:r w:rsidR="00AC4EB8">
        <w:t>,</w:t>
      </w:r>
      <w:r w:rsidR="005D5EEB">
        <w:t xml:space="preserve"> in sicer predvsem za naslednje vrste osebnih podatkov:</w:t>
      </w:r>
    </w:p>
    <w:p w14:paraId="7D7B36BB" w14:textId="77777777" w:rsidR="005D5EEB" w:rsidRDefault="005D5EEB" w:rsidP="00AB717D">
      <w:pPr>
        <w:pStyle w:val="Nastevanje1"/>
      </w:pPr>
      <w:r>
        <w:t>ime in priimek,</w:t>
      </w:r>
    </w:p>
    <w:p w14:paraId="7AEF997E" w14:textId="77777777" w:rsidR="005D5EEB" w:rsidRDefault="005D5EEB" w:rsidP="00AB717D">
      <w:pPr>
        <w:pStyle w:val="Nastevanje1"/>
      </w:pPr>
      <w:r>
        <w:t>naslov,</w:t>
      </w:r>
    </w:p>
    <w:p w14:paraId="54E076D3" w14:textId="77777777" w:rsidR="005D5EEB" w:rsidRDefault="005D5EEB" w:rsidP="00AB717D">
      <w:pPr>
        <w:pStyle w:val="Nastevanje1"/>
      </w:pPr>
      <w:r>
        <w:t>datum rojstva,</w:t>
      </w:r>
    </w:p>
    <w:p w14:paraId="423B66D3" w14:textId="77777777" w:rsidR="005D5EEB" w:rsidRDefault="005D5EEB" w:rsidP="00AB717D">
      <w:pPr>
        <w:pStyle w:val="Nastevanje1"/>
      </w:pPr>
      <w:r>
        <w:t>EMŠO,</w:t>
      </w:r>
    </w:p>
    <w:p w14:paraId="7BE49540" w14:textId="77777777" w:rsidR="005D5EEB" w:rsidRDefault="005D5EEB" w:rsidP="00AB717D">
      <w:pPr>
        <w:pStyle w:val="Nastevanje1"/>
      </w:pPr>
      <w:r>
        <w:t>elektronski naslov,</w:t>
      </w:r>
    </w:p>
    <w:p w14:paraId="0B3EA7F9" w14:textId="77777777" w:rsidR="005D5EEB" w:rsidRDefault="005D5EEB" w:rsidP="00AB717D">
      <w:pPr>
        <w:pStyle w:val="Nastevanje1"/>
      </w:pPr>
      <w:r>
        <w:t>številka transakcijskega računa,</w:t>
      </w:r>
    </w:p>
    <w:p w14:paraId="7DBEA856" w14:textId="77777777" w:rsidR="005D5EEB" w:rsidRDefault="005D5EEB" w:rsidP="00AB717D">
      <w:pPr>
        <w:pStyle w:val="Nastevanje1"/>
      </w:pPr>
      <w:r>
        <w:t>davčna številka,</w:t>
      </w:r>
    </w:p>
    <w:p w14:paraId="164CE3E1" w14:textId="77777777" w:rsidR="005D5EEB" w:rsidRDefault="005D5EEB" w:rsidP="00AB717D">
      <w:pPr>
        <w:pStyle w:val="Nastevanje1"/>
      </w:pPr>
      <w:r>
        <w:t>storjeni prekrški,</w:t>
      </w:r>
    </w:p>
    <w:p w14:paraId="1ECEF34D" w14:textId="77777777" w:rsidR="005D5EEB" w:rsidRDefault="005D5EEB" w:rsidP="00AB717D">
      <w:pPr>
        <w:pStyle w:val="Nastevanje1"/>
      </w:pPr>
      <w:r>
        <w:t>izobrazba in</w:t>
      </w:r>
    </w:p>
    <w:p w14:paraId="04588C2C" w14:textId="77777777" w:rsidR="005D5EEB" w:rsidRDefault="005D5EEB" w:rsidP="00AB717D">
      <w:pPr>
        <w:pStyle w:val="Nastevanje1"/>
      </w:pPr>
      <w:r>
        <w:t>podatki o poškodbah pri delu,</w:t>
      </w:r>
    </w:p>
    <w:p w14:paraId="24161BE4" w14:textId="77777777" w:rsidR="00735D98" w:rsidRDefault="00735D98" w:rsidP="00735D98">
      <w:pPr>
        <w:pStyle w:val="Nastevanje1"/>
        <w:numPr>
          <w:ilvl w:val="0"/>
          <w:numId w:val="0"/>
        </w:numPr>
        <w:ind w:left="927"/>
      </w:pPr>
    </w:p>
    <w:p w14:paraId="27FBAA88" w14:textId="77777777" w:rsidR="00DD2D7D" w:rsidRPr="00AB717D" w:rsidRDefault="005D5EEB" w:rsidP="00AB717D">
      <w:r w:rsidRPr="00AB717D">
        <w:t>ki se nanaš</w:t>
      </w:r>
      <w:r w:rsidR="000C3780" w:rsidRPr="00AB717D">
        <w:t>ajo na zaposlene pri posameznem naročniku</w:t>
      </w:r>
      <w:r w:rsidRPr="00AB717D">
        <w:t xml:space="preserve"> in njihove družinske člane, fizične osebe, ki so obravnava</w:t>
      </w:r>
      <w:r w:rsidR="000C3780" w:rsidRPr="00AB717D">
        <w:t>ne v postopkih pred posameznim naročnikom</w:t>
      </w:r>
      <w:r w:rsidRPr="00AB717D">
        <w:t xml:space="preserve">, fizične osebe, ki se javijo na razpise </w:t>
      </w:r>
      <w:r w:rsidR="000C3780" w:rsidRPr="00AB717D">
        <w:t>posameznega naročnika</w:t>
      </w:r>
      <w:r w:rsidRPr="00AB717D">
        <w:t xml:space="preserve"> oziroma z njim stopijo v pogodbeno razmerje ter druge fizične osebe, </w:t>
      </w:r>
      <w:r w:rsidR="000C3780" w:rsidRPr="00AB717D">
        <w:t>ki stopijo v stik z posameznim naročnikom</w:t>
      </w:r>
      <w:r w:rsidRPr="00AB717D">
        <w:t xml:space="preserve"> v zvezi z njegovim področjem dela.</w:t>
      </w:r>
    </w:p>
    <w:p w14:paraId="083F0CE9" w14:textId="7CB7887A" w:rsidR="005D5EEB" w:rsidRPr="00AB717D" w:rsidRDefault="005D5EEB" w:rsidP="00AB717D"/>
    <w:p w14:paraId="75DEEEBA" w14:textId="08C08930" w:rsidR="005D5EEB" w:rsidRDefault="004E6EEF" w:rsidP="00AB717D">
      <w:r w:rsidRPr="00AB717D">
        <w:t xml:space="preserve">Pogodbeni </w:t>
      </w:r>
      <w:r w:rsidR="000C3780" w:rsidRPr="00AB717D">
        <w:t>obdelovalec</w:t>
      </w:r>
      <w:r w:rsidR="005D5EEB" w:rsidRPr="00AB717D">
        <w:t xml:space="preserve"> </w:t>
      </w:r>
      <w:r w:rsidR="00BC5F74">
        <w:t xml:space="preserve">OP </w:t>
      </w:r>
      <w:r w:rsidR="005D5EEB" w:rsidRPr="00AB717D">
        <w:t>bo osebne podatke iz prejšnjega odstavka obdeloval na opremi,</w:t>
      </w:r>
      <w:r w:rsidR="000C3780" w:rsidRPr="00AB717D">
        <w:t xml:space="preserve"> ki jo ima v uporabi posamezni </w:t>
      </w:r>
      <w:r w:rsidRPr="00AB717D">
        <w:t>upravljavec OP</w:t>
      </w:r>
      <w:r w:rsidR="00DC5A26" w:rsidRPr="00AB717D">
        <w:t xml:space="preserve">, ob izvajanju opravil po </w:t>
      </w:r>
      <w:r w:rsidR="005D5EEB" w:rsidRPr="00AB717D">
        <w:t>te</w:t>
      </w:r>
      <w:r w:rsidR="00DD2D7D" w:rsidRPr="00AB717D">
        <w:t>j</w:t>
      </w:r>
      <w:r w:rsidR="005D5EEB" w:rsidRPr="00AB717D">
        <w:t xml:space="preserve"> pogodb</w:t>
      </w:r>
      <w:r w:rsidR="00DD2D7D" w:rsidRPr="00AB717D">
        <w:t>i</w:t>
      </w:r>
      <w:r w:rsidR="005D5EEB" w:rsidRPr="00AB717D">
        <w:t>.</w:t>
      </w:r>
    </w:p>
    <w:p w14:paraId="5D5BA903" w14:textId="77777777" w:rsidR="005827F0" w:rsidRPr="00AB717D" w:rsidRDefault="005827F0" w:rsidP="00AB717D"/>
    <w:p w14:paraId="3EE1F2FC" w14:textId="77777777" w:rsidR="005D5EEB" w:rsidRPr="00AB717D" w:rsidRDefault="005D5EEB" w:rsidP="00EB5F91">
      <w:pPr>
        <w:pStyle w:val="Naslov3"/>
      </w:pPr>
      <w:r w:rsidRPr="00AB717D">
        <w:t>člen</w:t>
      </w:r>
    </w:p>
    <w:p w14:paraId="7D337720" w14:textId="564F4F6E" w:rsidR="005D5EEB" w:rsidRPr="00AB717D" w:rsidRDefault="004E6EEF" w:rsidP="00AB717D">
      <w:r w:rsidRPr="00AB717D">
        <w:t xml:space="preserve">Pogodbeni obdelovalec OP </w:t>
      </w:r>
      <w:r w:rsidR="005D5EEB" w:rsidRPr="00AB717D">
        <w:t xml:space="preserve">se zavezuje, da bo s prejetimi osebnimi podatki </w:t>
      </w:r>
      <w:r w:rsidR="0061471B" w:rsidRPr="00AB717D">
        <w:t xml:space="preserve">in osebnimi podatki, s katerimi bo prišel v stik pri opravljanju nalog iz te pogodbe, </w:t>
      </w:r>
      <w:r w:rsidR="005D5EEB" w:rsidRPr="00AB717D">
        <w:t>ravnal v skladu z določili GDPR in ZVOP</w:t>
      </w:r>
      <w:r w:rsidR="0061471B" w:rsidRPr="00AB717D">
        <w:t xml:space="preserve"> ter </w:t>
      </w:r>
      <w:r w:rsidR="005D5EEB" w:rsidRPr="00AB717D">
        <w:t xml:space="preserve">osebnih podatkov ne bo uporabil za drugačen namen, kot </w:t>
      </w:r>
      <w:r w:rsidR="0061471B" w:rsidRPr="00AB717D">
        <w:t xml:space="preserve">za izvajanje določil </w:t>
      </w:r>
      <w:r w:rsidR="005D5EEB" w:rsidRPr="00AB717D">
        <w:t>te pogodbe.</w:t>
      </w:r>
    </w:p>
    <w:p w14:paraId="3A6DEEB3" w14:textId="77777777" w:rsidR="005D5EEB" w:rsidRPr="00AB717D" w:rsidRDefault="005D5EEB" w:rsidP="00AB717D"/>
    <w:p w14:paraId="266B2E68" w14:textId="5E8408D4" w:rsidR="005D5EEB" w:rsidRPr="00AB717D" w:rsidRDefault="004E6EEF" w:rsidP="00AB717D">
      <w:r w:rsidRPr="00AB717D">
        <w:t xml:space="preserve">Pogodbeni obdelovalec OP </w:t>
      </w:r>
      <w:r w:rsidR="005D5EEB" w:rsidRPr="00AB717D">
        <w:t>obdeluje osebne podatke v imenu in za račun</w:t>
      </w:r>
      <w:r w:rsidR="00DD2D7D" w:rsidRPr="00AB717D">
        <w:t xml:space="preserve"> </w:t>
      </w:r>
      <w:r w:rsidR="00D45A0B" w:rsidRPr="00AB717D">
        <w:t xml:space="preserve">posameznega naročnika oziroma </w:t>
      </w:r>
      <w:r w:rsidR="005D5EEB" w:rsidRPr="00AB717D">
        <w:t xml:space="preserve">upravljavca </w:t>
      </w:r>
      <w:r w:rsidRPr="00AB717D">
        <w:t>OP</w:t>
      </w:r>
      <w:r w:rsidR="005D5EEB" w:rsidRPr="00AB717D">
        <w:t>.</w:t>
      </w:r>
    </w:p>
    <w:p w14:paraId="78E01C67" w14:textId="77777777" w:rsidR="005D5EEB" w:rsidRPr="00AB717D" w:rsidRDefault="005D5EEB" w:rsidP="00AB717D"/>
    <w:p w14:paraId="48AE8657" w14:textId="2481B144" w:rsidR="005D5EEB" w:rsidRPr="00AB717D" w:rsidRDefault="004E6EEF" w:rsidP="00AB717D">
      <w:r w:rsidRPr="00AB717D">
        <w:t xml:space="preserve">Pogodbeni obdelovalec OP </w:t>
      </w:r>
      <w:r w:rsidR="005D5EEB" w:rsidRPr="00AB717D">
        <w:t xml:space="preserve">se zavezuje, da bo </w:t>
      </w:r>
      <w:r w:rsidR="00682828" w:rsidRPr="00AB717D">
        <w:t xml:space="preserve">vse </w:t>
      </w:r>
      <w:r w:rsidR="005D5EEB" w:rsidRPr="00AB717D">
        <w:t xml:space="preserve">osebne podatke, </w:t>
      </w:r>
      <w:r w:rsidR="00682828" w:rsidRPr="00AB717D">
        <w:t xml:space="preserve">ki jih bo morebiti pridobil pri izvajanju nalog iz te pogodbe, </w:t>
      </w:r>
      <w:r w:rsidR="005D5EEB" w:rsidRPr="00AB717D">
        <w:t>po izpolnitvi namena te pogodbe ali</w:t>
      </w:r>
      <w:r w:rsidR="00DC5A26" w:rsidRPr="00AB717D">
        <w:t xml:space="preserve"> v primeru spora med pogodbenimi strankami nemu</w:t>
      </w:r>
      <w:r w:rsidR="00D45A0B" w:rsidRPr="00AB717D">
        <w:t>doma vrnil posameznem</w:t>
      </w:r>
      <w:r w:rsidR="00682828" w:rsidRPr="00AB717D">
        <w:t>u</w:t>
      </w:r>
      <w:r w:rsidR="00D45A0B" w:rsidRPr="00AB717D">
        <w:t xml:space="preserve"> </w:t>
      </w:r>
      <w:r w:rsidRPr="00AB717D">
        <w:t>upravljavcu OP</w:t>
      </w:r>
      <w:r w:rsidR="005D5EEB" w:rsidRPr="00AB717D">
        <w:t>, morebitne kopije teh podatkov pa uničil, razen</w:t>
      </w:r>
      <w:r w:rsidR="00682828" w:rsidRPr="00AB717D">
        <w:t xml:space="preserve"> v primeru,</w:t>
      </w:r>
      <w:r w:rsidR="005D5EEB" w:rsidRPr="00AB717D">
        <w:t xml:space="preserve"> če </w:t>
      </w:r>
      <w:r w:rsidR="00682828" w:rsidRPr="00AB717D">
        <w:t xml:space="preserve">jih </w:t>
      </w:r>
      <w:r w:rsidR="005D5EEB" w:rsidRPr="00AB717D">
        <w:t>je po zakonu dolžan hraniti dlje, ali jih bo – če bodo za to izpolnjeni zakonski pogoji – posredoval državnemu organu, ki je pristojen za odkrivanje ali pregon kaznivih dejanj, sodišču ali drugemu državnemu organu.</w:t>
      </w:r>
    </w:p>
    <w:p w14:paraId="6A64993C" w14:textId="77777777" w:rsidR="005D5EEB" w:rsidRPr="00AB717D" w:rsidRDefault="005D5EEB" w:rsidP="00AB717D"/>
    <w:p w14:paraId="305786A3" w14:textId="19E85918" w:rsidR="005D5EEB" w:rsidRPr="00AB717D" w:rsidRDefault="004E6EEF" w:rsidP="00AB717D">
      <w:r w:rsidRPr="00AB717D">
        <w:t xml:space="preserve">Pogodbeni obdelovalec OP </w:t>
      </w:r>
      <w:r w:rsidR="009C221C" w:rsidRPr="00AB717D">
        <w:t>osebnih podatkov</w:t>
      </w:r>
      <w:r w:rsidR="005D5EEB" w:rsidRPr="00AB717D">
        <w:t xml:space="preserve">, ki jih </w:t>
      </w:r>
      <w:r w:rsidR="00DD2D7D" w:rsidRPr="00AB717D">
        <w:t>obdeluje</w:t>
      </w:r>
      <w:r w:rsidR="005D5EEB" w:rsidRPr="00AB717D">
        <w:t xml:space="preserve"> po tej pogodbi, ne bo iznašal v tretje države, razen v primeru in v obsegu, če to od njega zahteva pravo EU ali Republike Slovenije. V tem primeru bo pred </w:t>
      </w:r>
      <w:r w:rsidR="009C221C" w:rsidRPr="00AB717D">
        <w:t xml:space="preserve">njihovim </w:t>
      </w:r>
      <w:r w:rsidR="005D5EEB" w:rsidRPr="00AB717D">
        <w:t xml:space="preserve">iznosom </w:t>
      </w:r>
      <w:r w:rsidR="00DC5A26" w:rsidRPr="00AB717D">
        <w:t xml:space="preserve">v tretje države obvestil neposrednega </w:t>
      </w:r>
      <w:r w:rsidRPr="00AB717D">
        <w:t xml:space="preserve">upravljavca OP </w:t>
      </w:r>
      <w:r w:rsidR="005D5EEB" w:rsidRPr="00AB717D">
        <w:t>v skladu z veljavno zakonodajo.</w:t>
      </w:r>
    </w:p>
    <w:p w14:paraId="28D4EE03" w14:textId="77777777" w:rsidR="005D5EEB" w:rsidRPr="00AB717D" w:rsidRDefault="005D5EEB" w:rsidP="00AB717D"/>
    <w:p w14:paraId="67C0DCB3" w14:textId="77777777" w:rsidR="00DD2D7D" w:rsidRPr="00AB717D" w:rsidRDefault="004E6EEF" w:rsidP="00AB717D">
      <w:r w:rsidRPr="00AB717D">
        <w:t xml:space="preserve">Pogodbeni obdelovalec OP </w:t>
      </w:r>
      <w:r w:rsidR="005D5EEB" w:rsidRPr="00AB717D">
        <w:t>se zavezuje, da bo obdelavo osebnih podatkov po tej pogodbi izvajal sam in ne bo naj</w:t>
      </w:r>
      <w:r w:rsidR="00DC5A26" w:rsidRPr="00AB717D">
        <w:t>emal drugih izvajalcev</w:t>
      </w:r>
      <w:r w:rsidR="005D5EEB" w:rsidRPr="00AB717D">
        <w:t>.</w:t>
      </w:r>
    </w:p>
    <w:p w14:paraId="3B8B6925" w14:textId="7CC9E0C5" w:rsidR="005D5EEB" w:rsidRPr="00AB717D" w:rsidRDefault="005D5EEB" w:rsidP="00AB717D"/>
    <w:p w14:paraId="6E4D81D0" w14:textId="6BF8CBF1" w:rsidR="005D5EEB" w:rsidRPr="00AB717D" w:rsidRDefault="00DC5A26" w:rsidP="00AB717D">
      <w:r w:rsidRPr="00AB717D">
        <w:t xml:space="preserve">Do podatkov iz </w:t>
      </w:r>
      <w:r w:rsidR="003374BE">
        <w:fldChar w:fldCharType="begin"/>
      </w:r>
      <w:r w:rsidR="003374BE">
        <w:instrText xml:space="preserve"> REF _Ref83157222 \n \h </w:instrText>
      </w:r>
      <w:r w:rsidR="003374BE">
        <w:fldChar w:fldCharType="separate"/>
      </w:r>
      <w:r w:rsidR="00465F3A">
        <w:t>20</w:t>
      </w:r>
      <w:r w:rsidR="003374BE">
        <w:fldChar w:fldCharType="end"/>
      </w:r>
      <w:r w:rsidRPr="00AB717D">
        <w:t>.</w:t>
      </w:r>
      <w:r w:rsidR="005D5EEB" w:rsidRPr="00AB717D">
        <w:t xml:space="preserve"> člena te pogodbe lahko dostopajo zgolj zaposleni pri </w:t>
      </w:r>
      <w:r w:rsidR="004E6EEF" w:rsidRPr="00AB717D">
        <w:t>pogodbenem obdelovalcu OP</w:t>
      </w:r>
      <w:r w:rsidR="005D5EEB" w:rsidRPr="00AB717D">
        <w:t>, za katere je predhodno pri</w:t>
      </w:r>
      <w:r w:rsidRPr="00AB717D">
        <w:t>dobil pisno soglasj</w:t>
      </w:r>
      <w:r w:rsidR="004E6EEF" w:rsidRPr="00AB717D">
        <w:t>e</w:t>
      </w:r>
      <w:r w:rsidRPr="00AB717D">
        <w:t xml:space="preserve"> </w:t>
      </w:r>
      <w:r w:rsidR="004E6EEF" w:rsidRPr="00AB717D">
        <w:t xml:space="preserve">upravljavcev OP </w:t>
      </w:r>
      <w:r w:rsidR="005D5EEB" w:rsidRPr="00AB717D">
        <w:t>in na podlagi VPN dostopa (RSA secureID geseln</w:t>
      </w:r>
      <w:r w:rsidR="004E6EEF" w:rsidRPr="00AB717D">
        <w:t>i</w:t>
      </w:r>
      <w:r w:rsidR="005D5EEB" w:rsidRPr="00AB717D">
        <w:t>k, v nadaljevanju: VPN ključek).</w:t>
      </w:r>
    </w:p>
    <w:p w14:paraId="2E79EC71" w14:textId="77777777" w:rsidR="005D5EEB" w:rsidRPr="00AB717D" w:rsidRDefault="005D5EEB" w:rsidP="00AB717D"/>
    <w:p w14:paraId="167089D7" w14:textId="05F4CE46" w:rsidR="005D5EEB" w:rsidRPr="00AB717D" w:rsidRDefault="004E6EEF" w:rsidP="00AB717D">
      <w:r w:rsidRPr="00AB717D">
        <w:t xml:space="preserve">Pogodbeni obdelovalec OP </w:t>
      </w:r>
      <w:r w:rsidR="005D5EEB" w:rsidRPr="00AB717D">
        <w:t xml:space="preserve">se zavezuje, da bo </w:t>
      </w:r>
      <w:r w:rsidR="00E47AB4">
        <w:t xml:space="preserve">svoje </w:t>
      </w:r>
      <w:r w:rsidR="005D5EEB" w:rsidRPr="00AB717D">
        <w:t>zaposlene ustrezno seznanil z dolžnostmi glede varovanja osebnih podatkov in zagotovil, da so osebe, ki so pooblaščene za obdelavo osebnih podatkov, zavezane k zaupnosti ali jih k zaupnosti zavezuje ustrezen zakon.</w:t>
      </w:r>
    </w:p>
    <w:p w14:paraId="7664A7F6" w14:textId="77777777" w:rsidR="005D5EEB" w:rsidRPr="00AB717D" w:rsidRDefault="005D5EEB" w:rsidP="00AB717D"/>
    <w:p w14:paraId="0E8C84AD" w14:textId="435FFD3E" w:rsidR="005D5EEB" w:rsidRPr="00AB717D" w:rsidRDefault="004E6EEF" w:rsidP="00AB717D">
      <w:r w:rsidRPr="00AB717D">
        <w:t xml:space="preserve">Pogodbeni obdelovalec OP </w:t>
      </w:r>
      <w:r w:rsidR="005D5EEB" w:rsidRPr="00AB717D">
        <w:t>se zavezuje, da bo obdeloval osebne podatke le toliko časa, dokler bo to potrebno za dosego namena, zaradi katerega so se zbirali ali nadalje obdelovali.</w:t>
      </w:r>
    </w:p>
    <w:p w14:paraId="3FCAA183" w14:textId="77777777" w:rsidR="005D5EEB" w:rsidRPr="00AB717D" w:rsidRDefault="005D5EEB" w:rsidP="00AB717D"/>
    <w:p w14:paraId="5BA2EF10" w14:textId="206FC93C" w:rsidR="005D5EEB" w:rsidRDefault="004E6EEF" w:rsidP="00AB717D">
      <w:r w:rsidRPr="00AB717D">
        <w:lastRenderedPageBreak/>
        <w:t xml:space="preserve">Pogodbeni obdelovalec OP </w:t>
      </w:r>
      <w:r w:rsidR="005D5EEB" w:rsidRPr="00AB717D">
        <w:t>ne sme prenašati osebnih podatkov na svoje strežnike oziroma svojo infrastrukturo br</w:t>
      </w:r>
      <w:r w:rsidR="00DC5A26" w:rsidRPr="00AB717D">
        <w:t xml:space="preserve">ez pisnega soglasja </w:t>
      </w:r>
      <w:r w:rsidRPr="00AB717D">
        <w:t>upravljavca OP</w:t>
      </w:r>
      <w:r w:rsidR="00DC5A26" w:rsidRPr="00AB717D">
        <w:t>.</w:t>
      </w:r>
    </w:p>
    <w:p w14:paraId="7B87C0E9" w14:textId="77777777" w:rsidR="005827F0" w:rsidRPr="00AB717D" w:rsidRDefault="005827F0" w:rsidP="00AB717D"/>
    <w:p w14:paraId="5DA41885" w14:textId="77777777" w:rsidR="00DD2D7D" w:rsidRDefault="005D5EEB" w:rsidP="00EB5F91">
      <w:pPr>
        <w:pStyle w:val="Naslov3"/>
      </w:pPr>
      <w:r w:rsidRPr="00145F4D">
        <w:t>člen</w:t>
      </w:r>
    </w:p>
    <w:p w14:paraId="5C079CE0" w14:textId="6CDFB809" w:rsidR="005D5EEB" w:rsidRPr="00AB717D" w:rsidRDefault="004E6EEF" w:rsidP="00AB717D">
      <w:r w:rsidRPr="00AB717D">
        <w:t xml:space="preserve">Pogodbeni obdelovalec OP </w:t>
      </w:r>
      <w:r w:rsidR="005D5EEB" w:rsidRPr="00AB717D">
        <w:t>se s podpisom te pogodbe</w:t>
      </w:r>
      <w:r w:rsidR="00475975" w:rsidRPr="00AB717D">
        <w:t xml:space="preserve"> zavezuje, da zagotavlja</w:t>
      </w:r>
      <w:r w:rsidR="005D5EEB" w:rsidRPr="00AB717D">
        <w:t xml:space="preserve"> ustrezne postopke in ukrepe za varnost podatkov iz 32. člena GDPR in ZVOP.</w:t>
      </w:r>
    </w:p>
    <w:p w14:paraId="2B1A1AF6" w14:textId="77777777" w:rsidR="005D5EEB" w:rsidRPr="00AB717D" w:rsidRDefault="005D5EEB" w:rsidP="00AB717D"/>
    <w:p w14:paraId="23892430" w14:textId="784B63F3" w:rsidR="005D5EEB" w:rsidRDefault="0ED36A40" w:rsidP="00AB717D">
      <w:pPr>
        <w:pStyle w:val="NavadenPred"/>
      </w:pPr>
      <w:r>
        <w:t xml:space="preserve">Pogodbeni obdelovalec OP </w:t>
      </w:r>
      <w:r w:rsidR="4327254B">
        <w:t>bo z nameno</w:t>
      </w:r>
      <w:r w:rsidR="63475DEE">
        <w:t xml:space="preserve">m dosega varnosti podatkov iz </w:t>
      </w:r>
      <w:r w:rsidR="004E6EEF">
        <w:fldChar w:fldCharType="begin"/>
      </w:r>
      <w:r w:rsidR="004E6EEF">
        <w:instrText xml:space="preserve"> REF _Ref83157222 \n \h </w:instrText>
      </w:r>
      <w:r w:rsidR="004E6EEF">
        <w:fldChar w:fldCharType="separate"/>
      </w:r>
      <w:r w:rsidR="69DAAF3A">
        <w:t>20</w:t>
      </w:r>
      <w:r w:rsidR="004E6EEF">
        <w:fldChar w:fldCharType="end"/>
      </w:r>
      <w:r w:rsidR="4327254B">
        <w:t xml:space="preserve">. člena </w:t>
      </w:r>
      <w:r>
        <w:t xml:space="preserve">te </w:t>
      </w:r>
      <w:r w:rsidR="4327254B">
        <w:t>pogodbe izvaja</w:t>
      </w:r>
      <w:r w:rsidR="0C7FD874">
        <w:t>l</w:t>
      </w:r>
      <w:r w:rsidR="4327254B">
        <w:t xml:space="preserve"> vsaj naslednje postopke in ukrepe:</w:t>
      </w:r>
    </w:p>
    <w:p w14:paraId="5F3E1097" w14:textId="00E960E9" w:rsidR="005D5EEB" w:rsidRPr="00AB717D" w:rsidRDefault="00D45A0B" w:rsidP="00AB717D">
      <w:pPr>
        <w:pStyle w:val="Nastevanje1"/>
      </w:pPr>
      <w:r w:rsidRPr="00AB717D">
        <w:t>d</w:t>
      </w:r>
      <w:r w:rsidR="005D5EEB" w:rsidRPr="00AB717D">
        <w:t xml:space="preserve">ostop do osebnih podatkov </w:t>
      </w:r>
      <w:r w:rsidR="009C221C" w:rsidRPr="00AB717D">
        <w:t xml:space="preserve">bo </w:t>
      </w:r>
      <w:r w:rsidR="005D5EEB" w:rsidRPr="00AB717D">
        <w:t>omogoč</w:t>
      </w:r>
      <w:r w:rsidR="009C221C" w:rsidRPr="00AB717D">
        <w:t>il</w:t>
      </w:r>
      <w:r w:rsidR="005D5EEB" w:rsidRPr="00AB717D">
        <w:t xml:space="preserve"> samo zaposlenim, za katere je predhodno prejel pisno soglasje</w:t>
      </w:r>
      <w:r w:rsidRPr="00AB717D">
        <w:t xml:space="preserve"> posameznega </w:t>
      </w:r>
      <w:r w:rsidR="005D5EEB" w:rsidRPr="00AB717D">
        <w:t>upravlja</w:t>
      </w:r>
      <w:r w:rsidR="00BC5F74">
        <w:t>v</w:t>
      </w:r>
      <w:r w:rsidR="005D5EEB" w:rsidRPr="00AB717D">
        <w:t>ca</w:t>
      </w:r>
      <w:r w:rsidR="004E6EEF" w:rsidRPr="00AB717D">
        <w:t xml:space="preserve"> OP</w:t>
      </w:r>
      <w:r w:rsidR="009C221C" w:rsidRPr="00AB717D">
        <w:t>,</w:t>
      </w:r>
    </w:p>
    <w:p w14:paraId="6B0F51CF" w14:textId="3420E6E7" w:rsidR="005D5EEB" w:rsidRPr="00AB717D" w:rsidRDefault="00D45A0B" w:rsidP="00AB717D">
      <w:pPr>
        <w:pStyle w:val="Nastevanje1"/>
      </w:pPr>
      <w:r w:rsidRPr="00AB717D">
        <w:t>d</w:t>
      </w:r>
      <w:r w:rsidR="005D5EEB" w:rsidRPr="00AB717D">
        <w:t xml:space="preserve">ostop </w:t>
      </w:r>
      <w:r w:rsidR="009C221C" w:rsidRPr="00AB717D">
        <w:t xml:space="preserve">bo </w:t>
      </w:r>
      <w:r w:rsidR="005D5EEB" w:rsidRPr="00AB717D">
        <w:t>zaposlenim iz pr</w:t>
      </w:r>
      <w:r w:rsidR="009C221C" w:rsidRPr="00AB717D">
        <w:t>ejšnje</w:t>
      </w:r>
      <w:r w:rsidR="005D5EEB" w:rsidRPr="00AB717D">
        <w:t xml:space="preserve"> alineje omogočen samo z uporabo VPN ključka</w:t>
      </w:r>
      <w:r w:rsidR="009C221C" w:rsidRPr="00AB717D">
        <w:t>,</w:t>
      </w:r>
    </w:p>
    <w:p w14:paraId="45C2740D" w14:textId="6D46F02D" w:rsidR="005D5EEB" w:rsidRPr="00AB717D" w:rsidRDefault="005D5EEB" w:rsidP="00AB717D">
      <w:pPr>
        <w:pStyle w:val="Nastevanje1"/>
      </w:pPr>
      <w:r w:rsidRPr="00AB717D">
        <w:t xml:space="preserve">VPN ključek </w:t>
      </w:r>
      <w:r w:rsidR="009C221C" w:rsidRPr="00AB717D">
        <w:t xml:space="preserve">lahko </w:t>
      </w:r>
      <w:r w:rsidRPr="00AB717D">
        <w:t xml:space="preserve">zaposleni uporabljajo </w:t>
      </w:r>
      <w:r w:rsidR="009C221C" w:rsidRPr="00AB717D">
        <w:t xml:space="preserve">samo </w:t>
      </w:r>
      <w:r w:rsidRPr="00AB717D">
        <w:t>v skladu z navodili izdajatelja ključka in ga varujejo na način, da je drugim onemogočen dostop do njega</w:t>
      </w:r>
      <w:r w:rsidR="009C221C" w:rsidRPr="00AB717D">
        <w:t>,</w:t>
      </w:r>
    </w:p>
    <w:p w14:paraId="4FEAE852" w14:textId="44A0F60F" w:rsidR="005D5EEB" w:rsidRPr="00AB717D" w:rsidRDefault="00D45A0B" w:rsidP="00AB717D">
      <w:pPr>
        <w:pStyle w:val="Nastevanje1"/>
      </w:pPr>
      <w:r w:rsidRPr="00AB717D">
        <w:t>v</w:t>
      </w:r>
      <w:r w:rsidR="005D5EEB" w:rsidRPr="00AB717D">
        <w:t xml:space="preserve"> času obdelave podatkov </w:t>
      </w:r>
      <w:r w:rsidR="004E6EEF" w:rsidRPr="00AB717D">
        <w:t xml:space="preserve">bo </w:t>
      </w:r>
      <w:r w:rsidR="005D5EEB" w:rsidRPr="00AB717D">
        <w:t>zagotovi</w:t>
      </w:r>
      <w:r w:rsidR="004E6EEF" w:rsidRPr="00AB717D">
        <w:t>l</w:t>
      </w:r>
      <w:r w:rsidR="005D5EEB" w:rsidRPr="00AB717D">
        <w:t xml:space="preserve">, da </w:t>
      </w:r>
      <w:r w:rsidR="004E6EEF" w:rsidRPr="00AB717D">
        <w:t xml:space="preserve">v času izvajanja nalog iz te pogodbe </w:t>
      </w:r>
      <w:r w:rsidR="005D5EEB" w:rsidRPr="00AB717D">
        <w:t>nepooblaščene osebe ne vidijo na zaslon</w:t>
      </w:r>
      <w:r w:rsidR="009C221C" w:rsidRPr="00AB717D">
        <w:t>, kjer so prikazani osebni podatki</w:t>
      </w:r>
      <w:r w:rsidR="005D5EEB" w:rsidRPr="00AB717D">
        <w:t xml:space="preserve"> oziroma kako drugače pridejo v stik </w:t>
      </w:r>
      <w:r w:rsidR="009C221C" w:rsidRPr="00AB717D">
        <w:t>z njimi,</w:t>
      </w:r>
    </w:p>
    <w:p w14:paraId="01DF6437" w14:textId="6E0C7A6F" w:rsidR="005D5EEB" w:rsidRPr="00AB717D" w:rsidRDefault="009C221C" w:rsidP="00AB717D">
      <w:pPr>
        <w:pStyle w:val="Nastevanje1"/>
      </w:pPr>
      <w:r w:rsidRPr="00AB717D">
        <w:t xml:space="preserve">če </w:t>
      </w:r>
      <w:r w:rsidR="004E6EEF" w:rsidRPr="00AB717D">
        <w:t xml:space="preserve">bo oseba, ki bo izvajala naloge iz te pogodbe, </w:t>
      </w:r>
      <w:r w:rsidR="005D5EEB" w:rsidRPr="00AB717D">
        <w:t xml:space="preserve">v času obdelave </w:t>
      </w:r>
      <w:r w:rsidR="004E6EEF" w:rsidRPr="00AB717D">
        <w:t xml:space="preserve">osebnih </w:t>
      </w:r>
      <w:r w:rsidR="005D5EEB" w:rsidRPr="00AB717D">
        <w:t>podatkov zapusti</w:t>
      </w:r>
      <w:r w:rsidR="004E6EEF" w:rsidRPr="00AB717D">
        <w:t>la</w:t>
      </w:r>
      <w:r w:rsidR="005D5EEB" w:rsidRPr="00AB717D">
        <w:t xml:space="preserve"> prostor, je potrebno zagotoviti, da v prostoru ne ostanejo nepooblaščene osebe ter prostor zakleniti</w:t>
      </w:r>
      <w:r w:rsidRPr="00AB717D">
        <w:t>,</w:t>
      </w:r>
    </w:p>
    <w:p w14:paraId="72143DF6" w14:textId="52C6374D" w:rsidR="005D5EEB" w:rsidRPr="00AB717D" w:rsidRDefault="001108C6" w:rsidP="00AB717D">
      <w:pPr>
        <w:pStyle w:val="Nastevanje1"/>
      </w:pPr>
      <w:r w:rsidRPr="00AB717D">
        <w:t xml:space="preserve">da bo </w:t>
      </w:r>
      <w:r w:rsidR="005D5EEB" w:rsidRPr="00AB717D">
        <w:t>uporablja</w:t>
      </w:r>
      <w:r w:rsidRPr="00AB717D">
        <w:t>l</w:t>
      </w:r>
      <w:r w:rsidR="005D5EEB" w:rsidRPr="00AB717D">
        <w:t xml:space="preserve"> protivirusne programe, požarni zid ter redno namešča</w:t>
      </w:r>
      <w:r w:rsidRPr="00AB717D">
        <w:t>l</w:t>
      </w:r>
      <w:r w:rsidR="005D5EEB" w:rsidRPr="00AB717D">
        <w:t xml:space="preserve"> varnostne popravke strojne in programske opreme</w:t>
      </w:r>
      <w:r w:rsidR="009C221C" w:rsidRPr="00AB717D">
        <w:t>,</w:t>
      </w:r>
    </w:p>
    <w:p w14:paraId="0D99F81D" w14:textId="718FB54A" w:rsidR="005D5EEB" w:rsidRPr="00AB717D" w:rsidRDefault="001108C6" w:rsidP="00AB717D">
      <w:pPr>
        <w:pStyle w:val="Nastevanje1"/>
      </w:pPr>
      <w:r w:rsidRPr="00AB717D">
        <w:t xml:space="preserve">da bo </w:t>
      </w:r>
      <w:r w:rsidR="00D45A0B" w:rsidRPr="00AB717D">
        <w:t>d</w:t>
      </w:r>
      <w:r w:rsidR="005D5EEB" w:rsidRPr="00AB717D">
        <w:t>ostop do podatkov beleži</w:t>
      </w:r>
      <w:r w:rsidRPr="00AB717D">
        <w:t>l</w:t>
      </w:r>
      <w:r w:rsidR="009C221C" w:rsidRPr="00AB717D">
        <w:t xml:space="preserve"> v obliki </w:t>
      </w:r>
      <w:r w:rsidR="005D5EEB" w:rsidRPr="00AB717D">
        <w:t>dnevnik</w:t>
      </w:r>
      <w:r w:rsidR="009C221C" w:rsidRPr="00AB717D">
        <w:t>a</w:t>
      </w:r>
      <w:r w:rsidR="005D5EEB" w:rsidRPr="00AB717D">
        <w:t xml:space="preserve"> dostopov in sicer predvsem kdo, kdaj in zakaj je dostopal do podatkov.</w:t>
      </w:r>
    </w:p>
    <w:p w14:paraId="66D030BF" w14:textId="77777777" w:rsidR="005D5EEB" w:rsidRPr="00AB717D" w:rsidRDefault="005D5EEB" w:rsidP="00AB717D"/>
    <w:p w14:paraId="5BEB02C6" w14:textId="5CDBEED1" w:rsidR="005D5EEB" w:rsidRPr="00AB717D" w:rsidRDefault="005D5EEB" w:rsidP="00AB717D">
      <w:r w:rsidRPr="00AB717D">
        <w:t xml:space="preserve">Dolžnost varovanja osebnih podatkov v skladu s to pogodbo, GDPR in ZVOP zavezuje vse zaposlene pri </w:t>
      </w:r>
      <w:r w:rsidR="001108C6" w:rsidRPr="00AB717D">
        <w:t>pogodbenem obdelovalcu OP</w:t>
      </w:r>
      <w:r w:rsidR="004778E6" w:rsidRPr="00AB717D">
        <w:t xml:space="preserve"> in tudi kadre po pogodbi o delu, avtorski pogodbi</w:t>
      </w:r>
      <w:r w:rsidRPr="00AB717D">
        <w:t xml:space="preserve">, ki bodo </w:t>
      </w:r>
      <w:r w:rsidR="00475975" w:rsidRPr="00AB717D">
        <w:t xml:space="preserve">opravljali delo za posamezne </w:t>
      </w:r>
      <w:r w:rsidR="001108C6" w:rsidRPr="00AB717D">
        <w:t>upravljavce OP</w:t>
      </w:r>
      <w:r w:rsidRPr="00AB717D">
        <w:t>.</w:t>
      </w:r>
      <w:bookmarkStart w:id="23" w:name="_Hlk83040668"/>
      <w:r w:rsidR="003F11A0" w:rsidRPr="00AB717D">
        <w:t xml:space="preserve"> </w:t>
      </w:r>
      <w:r w:rsidR="004778E6" w:rsidRPr="00AB717D">
        <w:t xml:space="preserve">Pogodbeni obdelovalec OP mora v roku 10 </w:t>
      </w:r>
      <w:r w:rsidR="003374BE">
        <w:t xml:space="preserve">(deset) </w:t>
      </w:r>
      <w:r w:rsidR="004778E6" w:rsidRPr="00AB717D">
        <w:t xml:space="preserve">dni od podpisa posamezne neposredne pogodbe posredovati posameznemu naročniku podpisane </w:t>
      </w:r>
      <w:r w:rsidR="00746A0D" w:rsidRPr="00AB717D">
        <w:t>i</w:t>
      </w:r>
      <w:r w:rsidR="004778E6" w:rsidRPr="00AB717D">
        <w:t>zjave</w:t>
      </w:r>
      <w:r w:rsidR="00746A0D" w:rsidRPr="00AB717D">
        <w:t xml:space="preserve"> o dolžnosti varovanja</w:t>
      </w:r>
      <w:r w:rsidR="0098000D" w:rsidRPr="00AB717D">
        <w:t xml:space="preserve"> podatkov za</w:t>
      </w:r>
      <w:r w:rsidR="004778E6" w:rsidRPr="00AB717D">
        <w:t xml:space="preserve"> vse kadr</w:t>
      </w:r>
      <w:r w:rsidR="0098000D" w:rsidRPr="00AB717D">
        <w:t>e (zaposlene, pogodben sodelavce)</w:t>
      </w:r>
      <w:r w:rsidR="004778E6" w:rsidRPr="00AB717D">
        <w:t>, ki pridejo v stik</w:t>
      </w:r>
      <w:r w:rsidR="00746A0D" w:rsidRPr="00AB717D">
        <w:t xml:space="preserve"> z osebnimi podatki</w:t>
      </w:r>
      <w:bookmarkEnd w:id="23"/>
      <w:r w:rsidR="00746A0D" w:rsidRPr="00AB717D">
        <w:t>.</w:t>
      </w:r>
    </w:p>
    <w:p w14:paraId="225857B0" w14:textId="77777777" w:rsidR="00EE093E" w:rsidRPr="00AB717D" w:rsidRDefault="00EE093E" w:rsidP="00AB717D"/>
    <w:p w14:paraId="77868A20" w14:textId="26E02501" w:rsidR="005D5EEB" w:rsidRPr="00AB717D" w:rsidRDefault="00475975" w:rsidP="00AB717D">
      <w:r w:rsidRPr="00AB717D">
        <w:t>Posamezni upravljavec</w:t>
      </w:r>
      <w:r w:rsidR="005D5EEB" w:rsidRPr="00AB717D">
        <w:t xml:space="preserve"> </w:t>
      </w:r>
      <w:r w:rsidR="001108C6" w:rsidRPr="00AB717D">
        <w:t xml:space="preserve">OP </w:t>
      </w:r>
      <w:r w:rsidR="005D5EEB" w:rsidRPr="00AB717D">
        <w:t xml:space="preserve">oziroma oseba, ki jo ta pooblasti, je dolžna nadzorovati izvajanje pogodbenih obveznosti </w:t>
      </w:r>
      <w:r w:rsidRPr="00AB717D">
        <w:t>pogodb</w:t>
      </w:r>
      <w:r w:rsidR="005D5EEB" w:rsidRPr="00AB717D">
        <w:t xml:space="preserve">enega obdelovalca </w:t>
      </w:r>
      <w:r w:rsidR="001108C6" w:rsidRPr="00AB717D">
        <w:t xml:space="preserve">OP </w:t>
      </w:r>
      <w:r w:rsidR="005D5EEB" w:rsidRPr="00AB717D">
        <w:t>po tej pogodbi</w:t>
      </w:r>
      <w:r w:rsidR="005C4CC7" w:rsidRPr="00AB717D">
        <w:t xml:space="preserve">. </w:t>
      </w:r>
      <w:r w:rsidRPr="00AB717D">
        <w:t>Pogodbeni obdelovalec</w:t>
      </w:r>
      <w:r w:rsidR="005D5EEB" w:rsidRPr="00AB717D">
        <w:t xml:space="preserve"> </w:t>
      </w:r>
      <w:r w:rsidR="001108C6" w:rsidRPr="00AB717D">
        <w:t xml:space="preserve">OP </w:t>
      </w:r>
      <w:r w:rsidR="005D5EEB" w:rsidRPr="00AB717D">
        <w:t xml:space="preserve">mu mora to omogočiti, vključno z zagotovitvijo ustreznih pojasnil, predložitvijo dokumentacije in/ali drugih informacij. Nadzor se izvaja v delovnem času pogodbenega obdelovalca </w:t>
      </w:r>
      <w:r w:rsidR="001108C6" w:rsidRPr="00AB717D">
        <w:t>OP</w:t>
      </w:r>
      <w:r w:rsidR="005D5EEB" w:rsidRPr="00AB717D">
        <w:t>, pri čemer je</w:t>
      </w:r>
      <w:r w:rsidR="00DD2D7D" w:rsidRPr="00AB717D">
        <w:t xml:space="preserve"> </w:t>
      </w:r>
      <w:r w:rsidRPr="00AB717D">
        <w:t xml:space="preserve">posamezni </w:t>
      </w:r>
      <w:r w:rsidR="005D5EEB" w:rsidRPr="00AB717D">
        <w:t xml:space="preserve">upravljavec </w:t>
      </w:r>
      <w:r w:rsidR="001108C6" w:rsidRPr="00AB717D">
        <w:t xml:space="preserve">OP </w:t>
      </w:r>
      <w:r w:rsidR="005D5EEB" w:rsidRPr="00AB717D">
        <w:t xml:space="preserve">dolžan predhodno obvestiti pogodbenega obdelovalca </w:t>
      </w:r>
      <w:r w:rsidR="001108C6" w:rsidRPr="00AB717D">
        <w:t xml:space="preserve">OP </w:t>
      </w:r>
      <w:r w:rsidR="005D5EEB" w:rsidRPr="00AB717D">
        <w:t>o nameravanem prihodu.</w:t>
      </w:r>
    </w:p>
    <w:p w14:paraId="7F6DEEDF" w14:textId="77777777" w:rsidR="005D5EEB" w:rsidRPr="00AB717D" w:rsidRDefault="005D5EEB" w:rsidP="00AB717D"/>
    <w:p w14:paraId="3771EDF4" w14:textId="0C3D1450" w:rsidR="005D5EEB" w:rsidRDefault="005D5EEB" w:rsidP="00AB717D">
      <w:r w:rsidRPr="00AB717D">
        <w:t xml:space="preserve">Oseba, ki vrši nadzor, mora pogodbenemu obdelovalcu </w:t>
      </w:r>
      <w:r w:rsidR="001108C6" w:rsidRPr="00AB717D">
        <w:t xml:space="preserve">OP </w:t>
      </w:r>
      <w:r w:rsidRPr="00AB717D">
        <w:t xml:space="preserve">izkazati pooblastilo </w:t>
      </w:r>
      <w:r w:rsidR="001108C6" w:rsidRPr="00AB717D">
        <w:t xml:space="preserve">upravljavca OP </w:t>
      </w:r>
      <w:r w:rsidRPr="00AB717D">
        <w:t xml:space="preserve">za izvajanje nadzora, pri čemer </w:t>
      </w:r>
      <w:r w:rsidR="005C4CC7" w:rsidRPr="00AB717D">
        <w:t xml:space="preserve">lahko </w:t>
      </w:r>
      <w:r w:rsidRPr="00AB717D">
        <w:t xml:space="preserve">nadzor v imenu upravljavca </w:t>
      </w:r>
      <w:r w:rsidR="001108C6" w:rsidRPr="00AB717D">
        <w:t xml:space="preserve">OP </w:t>
      </w:r>
      <w:r w:rsidRPr="00AB717D">
        <w:t xml:space="preserve">izvaja katerakoli za to </w:t>
      </w:r>
      <w:r w:rsidR="001108C6" w:rsidRPr="00AB717D">
        <w:t xml:space="preserve">od njega </w:t>
      </w:r>
      <w:r w:rsidRPr="00AB717D">
        <w:t>pooblaščena oseba.</w:t>
      </w:r>
    </w:p>
    <w:p w14:paraId="1E40F7C3" w14:textId="77777777" w:rsidR="005827F0" w:rsidRPr="00AB717D" w:rsidRDefault="005827F0" w:rsidP="00AB717D"/>
    <w:p w14:paraId="76AF93C7" w14:textId="2769BC4C" w:rsidR="005D5EEB" w:rsidRPr="00AB717D" w:rsidRDefault="005D5EEB" w:rsidP="00EB5F91">
      <w:pPr>
        <w:pStyle w:val="Naslov3"/>
      </w:pPr>
      <w:r w:rsidRPr="00AB717D">
        <w:t>člen</w:t>
      </w:r>
    </w:p>
    <w:p w14:paraId="508F16A4" w14:textId="557EBC1A" w:rsidR="005D5EEB" w:rsidRDefault="005D5EEB" w:rsidP="00AB717D">
      <w:r w:rsidRPr="00AB717D">
        <w:t>V primeru kršitve določil te pogodbe s strani</w:t>
      </w:r>
      <w:r w:rsidR="00DD2D7D" w:rsidRPr="00AB717D">
        <w:t xml:space="preserve"> </w:t>
      </w:r>
      <w:r w:rsidRPr="00AB717D">
        <w:t xml:space="preserve">pogodbenega obdelovalca </w:t>
      </w:r>
      <w:r w:rsidR="001108C6" w:rsidRPr="00AB717D">
        <w:t xml:space="preserve">OP </w:t>
      </w:r>
      <w:r w:rsidRPr="00AB717D">
        <w:t xml:space="preserve">mora </w:t>
      </w:r>
      <w:r w:rsidR="00475975" w:rsidRPr="00AB717D">
        <w:t xml:space="preserve">neposredni </w:t>
      </w:r>
      <w:r w:rsidRPr="00AB717D">
        <w:t xml:space="preserve">upravljavec </w:t>
      </w:r>
      <w:r w:rsidR="001108C6" w:rsidRPr="00AB717D">
        <w:t xml:space="preserve">OP </w:t>
      </w:r>
      <w:r w:rsidRPr="00AB717D">
        <w:t xml:space="preserve">od pogodbenega obdelovalca </w:t>
      </w:r>
      <w:r w:rsidR="001108C6" w:rsidRPr="00AB717D">
        <w:t xml:space="preserve">OP </w:t>
      </w:r>
      <w:r w:rsidRPr="00AB717D">
        <w:t>zahtevati odpravo kršitev, za kar mu postavi primeren rok, ki ne sme biti krajši od 15</w:t>
      </w:r>
      <w:r w:rsidR="00424FBF">
        <w:t xml:space="preserve"> (</w:t>
      </w:r>
      <w:r w:rsidR="00424FBF" w:rsidRPr="00AB717D">
        <w:t>petnajst</w:t>
      </w:r>
      <w:r w:rsidRPr="00AB717D">
        <w:t xml:space="preserve">) dni. V kolikor kršitve v dodatno postavljenem roku niso odpravljene, lahko upravljavec </w:t>
      </w:r>
      <w:r w:rsidR="001108C6" w:rsidRPr="00AB717D">
        <w:t xml:space="preserve">OP </w:t>
      </w:r>
      <w:r w:rsidRPr="00AB717D">
        <w:t>odpove to pogodbo brez odpovednega roka in zahteva takojšnjo vrnitev oz</w:t>
      </w:r>
      <w:r w:rsidR="005C4CC7" w:rsidRPr="00AB717D">
        <w:t>iroma</w:t>
      </w:r>
      <w:r w:rsidRPr="00AB717D">
        <w:t xml:space="preserve"> uničenje vseh osebnih podatkov, ki so bili z njegove strani dani v obdelavo pogodbenemu obdelovalcu </w:t>
      </w:r>
      <w:r w:rsidR="001108C6" w:rsidRPr="00AB717D">
        <w:t>OP.</w:t>
      </w:r>
      <w:r w:rsidRPr="00AB717D">
        <w:t xml:space="preserve"> </w:t>
      </w:r>
      <w:r w:rsidR="001108C6" w:rsidRPr="00AB717D">
        <w:t xml:space="preserve">V primeru uničenja osebnih podatkov </w:t>
      </w:r>
      <w:r w:rsidRPr="00AB717D">
        <w:t xml:space="preserve">mora </w:t>
      </w:r>
      <w:r w:rsidR="001108C6" w:rsidRPr="00AB717D">
        <w:t xml:space="preserve">pogodbeni </w:t>
      </w:r>
      <w:r w:rsidR="00BC5F74">
        <w:t xml:space="preserve">obdelovalec </w:t>
      </w:r>
      <w:r w:rsidR="001108C6" w:rsidRPr="00AB717D">
        <w:t xml:space="preserve">OP </w:t>
      </w:r>
      <w:r w:rsidRPr="00AB717D">
        <w:t xml:space="preserve">upravljavcu </w:t>
      </w:r>
      <w:r w:rsidR="001108C6" w:rsidRPr="00AB717D">
        <w:t xml:space="preserve">OP posredovati </w:t>
      </w:r>
      <w:r w:rsidRPr="00AB717D">
        <w:t>pisno dokazilo (zapisnik) o uničenju.</w:t>
      </w:r>
    </w:p>
    <w:p w14:paraId="28C44EBE" w14:textId="77777777" w:rsidR="00875B45" w:rsidRPr="00AB717D" w:rsidRDefault="00875B45" w:rsidP="00EB5F91">
      <w:pPr>
        <w:pStyle w:val="Naslov2"/>
      </w:pPr>
      <w:r w:rsidRPr="00AB717D">
        <w:t>Protikorupcijska klavzula</w:t>
      </w:r>
    </w:p>
    <w:p w14:paraId="0E0DA618" w14:textId="77777777" w:rsidR="00C33126" w:rsidRPr="00AB717D" w:rsidRDefault="00C33126" w:rsidP="00EB5F91">
      <w:pPr>
        <w:pStyle w:val="Naslov3"/>
      </w:pPr>
      <w:r w:rsidRPr="00AB717D">
        <w:t>člen</w:t>
      </w:r>
    </w:p>
    <w:p w14:paraId="3CA99CBE" w14:textId="1CA0F285" w:rsidR="00C33126" w:rsidRPr="00AB717D" w:rsidRDefault="00C06160" w:rsidP="00AB717D">
      <w:pPr>
        <w:pStyle w:val="NavadenPred"/>
      </w:pPr>
      <w:r w:rsidRPr="00AB717D">
        <w:t>V primeru, da se ugotovi, da je pri izvedbi javnega naročila, na podlagi katerega je podpisana ta pogodba</w:t>
      </w:r>
      <w:r w:rsidR="00FD1643" w:rsidRPr="00AB717D">
        <w:t>,</w:t>
      </w:r>
      <w:r w:rsidRPr="00AB717D">
        <w:t xml:space="preserve"> ali pri izvajanju te pogodbe </w:t>
      </w:r>
      <w:r w:rsidR="00C33126" w:rsidRPr="00AB717D">
        <w:t>kdo v imenu ali na račun druge pogodbene stranke, pr</w:t>
      </w:r>
      <w:r w:rsidR="00AE4BE7" w:rsidRPr="00AB717D">
        <w:t xml:space="preserve">edstavniku ali posredniku </w:t>
      </w:r>
      <w:r w:rsidR="00AE4BE7" w:rsidRPr="00AB717D">
        <w:lastRenderedPageBreak/>
        <w:t>naročnika ali drugega organa</w:t>
      </w:r>
      <w:r w:rsidR="00737093" w:rsidRPr="00AB717D">
        <w:t xml:space="preserve"> </w:t>
      </w:r>
      <w:r w:rsidR="00C33126" w:rsidRPr="00AB717D">
        <w:t>ali organizacije iz javnega sektorja obljubi</w:t>
      </w:r>
      <w:r w:rsidR="00A17A5A">
        <w:t>l</w:t>
      </w:r>
      <w:r w:rsidR="00C33126" w:rsidRPr="00AB717D">
        <w:t>, ponudi</w:t>
      </w:r>
      <w:r w:rsidR="00AE4BE7" w:rsidRPr="00AB717D">
        <w:t>l</w:t>
      </w:r>
      <w:r w:rsidR="00C33126" w:rsidRPr="00AB717D">
        <w:t xml:space="preserve"> ali da</w:t>
      </w:r>
      <w:r w:rsidR="00AE4BE7" w:rsidRPr="00AB717D">
        <w:t>l</w:t>
      </w:r>
      <w:r w:rsidR="00C33126" w:rsidRPr="00AB717D">
        <w:t xml:space="preserve"> kakšno nedovoljeno korist za:</w:t>
      </w:r>
    </w:p>
    <w:p w14:paraId="51EEFD70" w14:textId="77777777" w:rsidR="00C33126" w:rsidRPr="00D65BCB" w:rsidRDefault="00C33126" w:rsidP="00AB717D">
      <w:pPr>
        <w:pStyle w:val="Nastevanje1"/>
      </w:pPr>
      <w:r w:rsidRPr="00D65BCB">
        <w:t>pridobitev</w:t>
      </w:r>
      <w:r w:rsidR="00AE4BE7" w:rsidRPr="00D65BCB">
        <w:t xml:space="preserve"> tega</w:t>
      </w:r>
      <w:r w:rsidRPr="00D65BCB">
        <w:t xml:space="preserve"> posla ali</w:t>
      </w:r>
    </w:p>
    <w:p w14:paraId="587D986A" w14:textId="77777777" w:rsidR="00C33126" w:rsidRPr="00D65BCB" w:rsidRDefault="00C33126" w:rsidP="00AB717D">
      <w:pPr>
        <w:pStyle w:val="Nastevanje1"/>
      </w:pPr>
      <w:r w:rsidRPr="00D65BCB">
        <w:t>za sklenitev</w:t>
      </w:r>
      <w:r w:rsidR="00AE4BE7" w:rsidRPr="00D65BCB">
        <w:t xml:space="preserve"> tega</w:t>
      </w:r>
      <w:r w:rsidRPr="00D65BCB">
        <w:t xml:space="preserve"> posla pod ugodnejšimi pogoji ali</w:t>
      </w:r>
    </w:p>
    <w:p w14:paraId="654CF578" w14:textId="77777777" w:rsidR="00C33126" w:rsidRPr="00D65BCB" w:rsidRDefault="00C33126" w:rsidP="00AB717D">
      <w:pPr>
        <w:pStyle w:val="Nastevanje1"/>
      </w:pPr>
      <w:r w:rsidRPr="00D65BCB">
        <w:t>za opustitev dolžnega nadzora nad izvajanjem pogodbenih obveznosti ali</w:t>
      </w:r>
    </w:p>
    <w:p w14:paraId="5471EA10" w14:textId="6661A0B1" w:rsidR="00C33126" w:rsidRPr="00D65BCB" w:rsidRDefault="00C33126" w:rsidP="00AB717D">
      <w:pPr>
        <w:pStyle w:val="Nastevanje1"/>
      </w:pPr>
      <w:r w:rsidRPr="00D65BCB">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FD1643" w:rsidRPr="00D65BCB">
        <w:t>tavniku, zastopniku, posredniku</w:t>
      </w:r>
      <w:r w:rsidR="00800FE2">
        <w:t>,</w:t>
      </w:r>
    </w:p>
    <w:p w14:paraId="312D501D" w14:textId="77777777" w:rsidR="00C33126" w:rsidRPr="00AB717D" w:rsidRDefault="00C33126" w:rsidP="00AB717D">
      <w:r w:rsidRPr="00AB717D">
        <w:t>je</w:t>
      </w:r>
      <w:r w:rsidR="00AE4BE7" w:rsidRPr="00AB717D">
        <w:t xml:space="preserve"> ta pogodba</w:t>
      </w:r>
      <w:r w:rsidRPr="00AB717D">
        <w:t xml:space="preserve"> nična.</w:t>
      </w:r>
    </w:p>
    <w:p w14:paraId="32673C62" w14:textId="77777777" w:rsidR="00875B45" w:rsidRPr="00AB717D" w:rsidRDefault="00875B45" w:rsidP="00AB717D"/>
    <w:p w14:paraId="07B67BDB" w14:textId="1BEE8053" w:rsidR="00FE1A14" w:rsidRDefault="009E240F" w:rsidP="00AB717D">
      <w:r w:rsidRPr="00AB717D">
        <w:t xml:space="preserve">Naročnik bo v primeru ugotovitve o domnevnem obstoju dejanskega stanja iz prvega odstavka </w:t>
      </w:r>
      <w:r w:rsidR="00FD1643" w:rsidRPr="00AB717D">
        <w:t>tega člena ali obvestil Komisije</w:t>
      </w:r>
      <w:r w:rsidRPr="00AB717D">
        <w:t xml:space="preserve"> za preprečevanje korup</w:t>
      </w:r>
      <w:r w:rsidR="0037466B" w:rsidRPr="00AB717D">
        <w:t xml:space="preserve">cije ali drugih organov glede </w:t>
      </w:r>
      <w:r w:rsidRPr="00AB717D">
        <w:t>njegovega dom</w:t>
      </w:r>
      <w:r w:rsidR="0037466B" w:rsidRPr="00AB717D">
        <w:t>nevnega nastanka, pričel z ugotav</w:t>
      </w:r>
      <w:r w:rsidRPr="00AB717D">
        <w:t>ljanj</w:t>
      </w:r>
      <w:r w:rsidR="0037466B" w:rsidRPr="00AB717D">
        <w:t>em pogojev ničnosti pogodbe ozi</w:t>
      </w:r>
      <w:r w:rsidRPr="00AB717D">
        <w:t>r</w:t>
      </w:r>
      <w:r w:rsidR="0037466B" w:rsidRPr="00AB717D">
        <w:t>o</w:t>
      </w:r>
      <w:r w:rsidRPr="00AB717D">
        <w:t>ma z drugimi ukrepi v skladu s predpisi Republike Slovenije.</w:t>
      </w:r>
    </w:p>
    <w:p w14:paraId="752F22AF" w14:textId="54B0A468" w:rsidR="00FE1A14" w:rsidRPr="00AB717D" w:rsidRDefault="00FE1A14" w:rsidP="00735D98">
      <w:pPr>
        <w:pStyle w:val="Naslov2"/>
      </w:pPr>
      <w:r>
        <w:t>Odstop od pogodbe</w:t>
      </w:r>
    </w:p>
    <w:p w14:paraId="15C84958" w14:textId="09D3F142" w:rsidR="00FE1A14" w:rsidRDefault="00FE1A14" w:rsidP="0F09CDAA">
      <w:pPr>
        <w:pStyle w:val="Naslov3"/>
      </w:pPr>
      <w:r>
        <w:t>člen</w:t>
      </w:r>
    </w:p>
    <w:p w14:paraId="2E54F288" w14:textId="45013232" w:rsidR="64FDC318" w:rsidRDefault="6F16CFB3" w:rsidP="00BD7804">
      <w:pPr>
        <w:spacing w:after="120"/>
        <w:rPr>
          <w:rFonts w:eastAsia="Arial" w:cs="Arial"/>
        </w:rPr>
      </w:pPr>
      <w:r w:rsidRPr="2BC1DF1F">
        <w:rPr>
          <w:rFonts w:eastAsia="Arial" w:cs="Arial"/>
        </w:rPr>
        <w:t xml:space="preserve"> Ta pogodba je sklenjena pod razveznim pogojem, ki se uresniči v primeru izpolnitve ene od naslednjih okoliščin:</w:t>
      </w:r>
    </w:p>
    <w:p w14:paraId="2BE12EC6" w14:textId="7394E09B" w:rsidR="2BC1DF1F" w:rsidRDefault="2BC1DF1F" w:rsidP="2BC1DF1F">
      <w:pPr>
        <w:pStyle w:val="NavadenPred"/>
      </w:pPr>
    </w:p>
    <w:p w14:paraId="13177BC9" w14:textId="65713629" w:rsidR="005827F0" w:rsidRDefault="6F16CFB3" w:rsidP="005827F0">
      <w:pPr>
        <w:pStyle w:val="Nastevanje1"/>
      </w:pPr>
      <w:r w:rsidRPr="2BC1DF1F">
        <w:rPr>
          <w:rFonts w:eastAsia="Arial" w:cs="Arial"/>
        </w:rPr>
        <w:t xml:space="preserve">če bo naročnik seznanjen, da je </w:t>
      </w:r>
      <w:r w:rsidR="64FDC318">
        <w:t>pristojni državni organ ali sodišče s pravnomočno odločitvijo ugotovili kršitev delovne, okoljske ali socialne zakonodaje s strani izvajalca pogodbe ali njegovega podizvajalca</w:t>
      </w:r>
      <w:r w:rsidR="71270063">
        <w:t xml:space="preserve"> ali</w:t>
      </w:r>
    </w:p>
    <w:p w14:paraId="06F47D9A" w14:textId="5B9FDEC2" w:rsidR="005827F0" w:rsidRDefault="4C1770FA" w:rsidP="005827F0">
      <w:pPr>
        <w:pStyle w:val="Nastevanje1"/>
      </w:pPr>
      <w:r w:rsidRPr="2BC1DF1F">
        <w:rPr>
          <w:rFonts w:eastAsia="Arial" w:cs="Arial"/>
        </w:rPr>
        <w:t xml:space="preserve">če bo naročnik seznanjen, da je </w:t>
      </w:r>
      <w:r w:rsidR="64FDC318">
        <w:t>pristojen državni organ pri izvajalcu pogodbe ali njegovemu podizvajalcu v času izvajanja pogodbe ugotovil najmanj 2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sidR="65628212">
        <w:t xml:space="preserve"> </w:t>
      </w:r>
    </w:p>
    <w:p w14:paraId="6C833D88" w14:textId="77777777" w:rsidR="005827F0" w:rsidRPr="00AB717D" w:rsidRDefault="005827F0" w:rsidP="005827F0"/>
    <w:p w14:paraId="642A4E87" w14:textId="4337A653" w:rsidR="005827F0" w:rsidRPr="00AB717D" w:rsidRDefault="5D72C794" w:rsidP="00BD7804">
      <w:pPr>
        <w:spacing w:after="120"/>
        <w:rPr>
          <w:rFonts w:eastAsia="Arial" w:cs="Arial"/>
        </w:rPr>
      </w:pPr>
      <w:r w:rsidRPr="02DAAE27">
        <w:rPr>
          <w:rFonts w:eastAsia="Arial" w:cs="Arial"/>
        </w:rPr>
        <w:t xml:space="preserve">V primeru seznanitve naročnika s kršitvijo bo </w:t>
      </w:r>
      <w:r w:rsidR="2A98068B" w:rsidRPr="02DAAE27">
        <w:rPr>
          <w:rFonts w:eastAsia="Arial" w:cs="Arial"/>
        </w:rPr>
        <w:t xml:space="preserve">le-ta </w:t>
      </w:r>
      <w:r w:rsidRPr="02DAAE27">
        <w:rPr>
          <w:rFonts w:eastAsia="Arial" w:cs="Arial"/>
        </w:rPr>
        <w:t xml:space="preserve">o tem obvestil izvajalca v desetih dneh. </w:t>
      </w:r>
    </w:p>
    <w:p w14:paraId="4025BD78" w14:textId="48F4996A" w:rsidR="005827F0" w:rsidRPr="00AB717D" w:rsidRDefault="65628212" w:rsidP="00BD7804">
      <w:pPr>
        <w:spacing w:after="120" w:line="259" w:lineRule="auto"/>
        <w:rPr>
          <w:rFonts w:eastAsia="Arial" w:cs="Arial"/>
        </w:rPr>
      </w:pPr>
      <w:r w:rsidRPr="2BC1DF1F">
        <w:rPr>
          <w:rFonts w:eastAsia="Arial" w:cs="Arial"/>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w:t>
      </w:r>
      <w:r w:rsidR="1CCEE370" w:rsidRPr="2BC1DF1F">
        <w:rPr>
          <w:rFonts w:eastAsia="Arial" w:cs="Arial"/>
        </w:rPr>
        <w:t>izvajalec</w:t>
      </w:r>
      <w:r w:rsidRPr="2BC1DF1F">
        <w:rPr>
          <w:rFonts w:eastAsia="Arial" w:cs="Arial"/>
        </w:rPr>
        <w:t xml:space="preserve"> zamenja podizvajalca v roku, ki ga bo določil naročnik in ne sme biti daljši od 15 dni v skladu s 94. členom ZJN-3, ali sam prevzame del, ki ga je oddal v podizvajanje temu podizvajalcu, če ta zamenjava ali prevzem ne pomeni bistvene spremembe pogodbe. Če </w:t>
      </w:r>
      <w:r w:rsidR="1CCEE370" w:rsidRPr="2BC1DF1F">
        <w:rPr>
          <w:rFonts w:eastAsia="Arial" w:cs="Arial"/>
        </w:rPr>
        <w:t>izvajalec</w:t>
      </w:r>
      <w:r w:rsidRPr="2BC1DF1F">
        <w:rPr>
          <w:rFonts w:eastAsia="Arial" w:cs="Arial"/>
        </w:rPr>
        <w:t xml:space="preserve"> ne bo predložil dokazov zase ali za podizvajalca ali če jih bo, pa bo naročnik ocenil, da ti ukrepi ne zadoščajo, ali če </w:t>
      </w:r>
      <w:r w:rsidR="1CCEE370" w:rsidRPr="2BC1DF1F">
        <w:rPr>
          <w:rFonts w:eastAsia="Arial" w:cs="Arial"/>
        </w:rPr>
        <w:t>izvajalec</w:t>
      </w:r>
      <w:r w:rsidRPr="2BC1DF1F">
        <w:rPr>
          <w:rFonts w:eastAsia="Arial" w:cs="Arial"/>
        </w:rPr>
        <w:t xml:space="preserve"> ne bo prevzel del sam ali predlagal novega podizvajalca ali če bo naročnik v skladu s 94. členom ZJN-3</w:t>
      </w:r>
      <w:r w:rsidR="00565040">
        <w:rPr>
          <w:rFonts w:eastAsia="Arial" w:cs="Arial"/>
        </w:rPr>
        <w:t xml:space="preserve"> </w:t>
      </w:r>
      <w:r w:rsidRPr="2BC1DF1F">
        <w:rPr>
          <w:rFonts w:eastAsia="Arial" w:cs="Arial"/>
        </w:rPr>
        <w:t xml:space="preserve">pravočasno predlaganega novega podizvajalca zavrnil, se razvezni pogoj uresniči pod pogojem, da je od seznanitve naročnika s kršitvijo in do izteka veljavnosti pogodbe še najmanj šest mesecev. </w:t>
      </w:r>
    </w:p>
    <w:p w14:paraId="45633A40" w14:textId="78B7DDF5" w:rsidR="005827F0" w:rsidRPr="00AB717D" w:rsidRDefault="65628212" w:rsidP="00BD7804">
      <w:pPr>
        <w:spacing w:after="120"/>
        <w:rPr>
          <w:rFonts w:eastAsia="Arial" w:cs="Arial"/>
        </w:rPr>
      </w:pPr>
      <w:r w:rsidRPr="2BC1DF1F">
        <w:rPr>
          <w:rFonts w:eastAsia="Arial" w:cs="Arial"/>
        </w:rPr>
        <w:t xml:space="preserve">V primeru izpolnitve razveznega pogoja se šteje, da je pogodba za tega </w:t>
      </w:r>
      <w:r w:rsidR="1CCEE370" w:rsidRPr="2BC1DF1F">
        <w:rPr>
          <w:rFonts w:eastAsia="Arial" w:cs="Arial"/>
        </w:rPr>
        <w:t>izvajalc</w:t>
      </w:r>
      <w:r w:rsidRPr="2BC1DF1F">
        <w:rPr>
          <w:rFonts w:eastAsia="Arial" w:cs="Arial"/>
        </w:rPr>
        <w:t xml:space="preserve">a razvezana z dnem sklenitve nove pogodbe o izvedbi javnega naročila za predmetno naročilo. O datumu sklenitve nove pogodbe bo naročnik obvestil </w:t>
      </w:r>
      <w:r w:rsidR="1CCEE370" w:rsidRPr="2BC1DF1F">
        <w:rPr>
          <w:rFonts w:eastAsia="Arial" w:cs="Arial"/>
        </w:rPr>
        <w:t>izvajalc</w:t>
      </w:r>
      <w:r w:rsidRPr="2BC1DF1F">
        <w:rPr>
          <w:rFonts w:eastAsia="Arial" w:cs="Arial"/>
        </w:rPr>
        <w:t>a.</w:t>
      </w:r>
    </w:p>
    <w:p w14:paraId="56467FAF" w14:textId="660FFEFF" w:rsidR="005827F0" w:rsidRPr="00AB717D" w:rsidRDefault="65628212" w:rsidP="00BD7804">
      <w:pPr>
        <w:spacing w:after="120"/>
      </w:pPr>
      <w:r w:rsidRPr="2BC1DF1F">
        <w:rPr>
          <w:rFonts w:eastAsia="Arial" w:cs="Arial"/>
        </w:rPr>
        <w:t>Če naročnik v 60 dneh od seznanitve s kršitvijo ne začne novega postopka javnega naročila, se šteje, da je pogodba razvezana šestdeseti dan od seznanitve s kršitvijo.</w:t>
      </w:r>
      <w:r>
        <w:t xml:space="preserve"> </w:t>
      </w:r>
    </w:p>
    <w:p w14:paraId="2CC34111" w14:textId="08B482FD" w:rsidR="005827F0" w:rsidRPr="00AB717D" w:rsidRDefault="005827F0" w:rsidP="005827F0"/>
    <w:p w14:paraId="08211AE3" w14:textId="1CA3BC17" w:rsidR="2BC1DF1F" w:rsidRDefault="2BC1DF1F"/>
    <w:p w14:paraId="4F98640A" w14:textId="54611BAE" w:rsidR="3011301F" w:rsidRDefault="3011301F" w:rsidP="00BD7804">
      <w:pPr>
        <w:pStyle w:val="Naslov3"/>
      </w:pPr>
      <w:r>
        <w:lastRenderedPageBreak/>
        <w:t>člen</w:t>
      </w:r>
    </w:p>
    <w:p w14:paraId="01102266" w14:textId="669F1158" w:rsidR="2BC1DF1F" w:rsidRDefault="2BC1DF1F"/>
    <w:p w14:paraId="5B387B72" w14:textId="06B9BB60" w:rsidR="5AF90CD6" w:rsidRDefault="5AF90CD6" w:rsidP="2BC1DF1F">
      <w:r w:rsidRPr="2BC1DF1F">
        <w:rPr>
          <w:rFonts w:eastAsia="Arial" w:cs="Arial"/>
        </w:rPr>
        <w:t>Naročnik lahko odstopi od pogodbe.</w:t>
      </w:r>
      <w:r w:rsidR="3B768DD1" w:rsidRPr="2BC1DF1F">
        <w:rPr>
          <w:rFonts w:eastAsia="Arial" w:cs="Arial"/>
        </w:rPr>
        <w:t xml:space="preserve"> </w:t>
      </w:r>
      <w:r w:rsidRPr="2BC1DF1F">
        <w:rPr>
          <w:rFonts w:eastAsia="Arial" w:cs="Arial"/>
        </w:rPr>
        <w:t xml:space="preserve">Odstopni rok je devetdeset dni in začne teči naslednji dan po prejemu odstopa. Odstop mora biti pisen. </w:t>
      </w:r>
    </w:p>
    <w:p w14:paraId="1A32D9A0" w14:textId="6016392A" w:rsidR="2BC1DF1F" w:rsidRDefault="2BC1DF1F" w:rsidP="2BC1DF1F">
      <w:pPr>
        <w:rPr>
          <w:rFonts w:eastAsia="Arial" w:cs="Arial"/>
        </w:rPr>
      </w:pPr>
    </w:p>
    <w:p w14:paraId="5CBA6235" w14:textId="724424FD" w:rsidR="5AF90CD6" w:rsidRDefault="5AF90CD6" w:rsidP="2BC1DF1F">
      <w:r w:rsidRPr="0F09CDAA">
        <w:rPr>
          <w:rFonts w:eastAsia="Arial" w:cs="Arial"/>
        </w:rPr>
        <w:t>V primeru bistvenih ali ponavljajočih se kršitev določil pogodbe lahko odstopi od pogodbe katerakoli od pogodbenih strank. Odstopni rok je v tem primeru trideset dni. Rok začne teči naslednji dan po prejemu pisnega odstopa druge pogodbene stranke. V primeru uveljavljanja skrajšanega odpovednega roka morata stranki predhodno pisno opozoriti na bistvene ali ponavljajoče se kršitve s trideset dnevnim rokom za odpravo pomanjkljivosti.</w:t>
      </w:r>
    </w:p>
    <w:p w14:paraId="53DE8358" w14:textId="3FF133F3" w:rsidR="2BC1DF1F" w:rsidRDefault="2BC1DF1F" w:rsidP="0F09CDAA">
      <w:pPr>
        <w:rPr>
          <w:rFonts w:eastAsia="Arial" w:cs="Arial"/>
        </w:rPr>
      </w:pPr>
    </w:p>
    <w:p w14:paraId="0494453B" w14:textId="6EB1D387" w:rsidR="2BC1DF1F" w:rsidRDefault="2BFC4EFB" w:rsidP="00BD7804">
      <w:pPr>
        <w:pStyle w:val="Naslov3"/>
        <w:rPr>
          <w:rFonts w:eastAsia="Arial" w:cs="Arial"/>
        </w:rPr>
      </w:pPr>
      <w:r w:rsidRPr="0F09CDAA">
        <w:rPr>
          <w:rFonts w:eastAsia="Arial" w:cs="Arial"/>
        </w:rPr>
        <w:t>člen</w:t>
      </w:r>
    </w:p>
    <w:p w14:paraId="01236C0F" w14:textId="6E3AF33D" w:rsidR="2BC1DF1F" w:rsidRDefault="2BFC4EFB" w:rsidP="0F09CDAA">
      <w:r w:rsidRPr="0F09CDAA">
        <w:rPr>
          <w:rFonts w:eastAsia="Arial" w:cs="Arial"/>
        </w:rPr>
        <w:t xml:space="preserve">Med veljavnostjo te pogodbe lahko naročnik ne glede na določbe zakona, ki ureja obligacijska razmerja, odstopi od pogodbe v naslednjih okoliščinah: </w:t>
      </w:r>
    </w:p>
    <w:p w14:paraId="3803871B" w14:textId="1011DCC9" w:rsidR="2BC1DF1F" w:rsidRPr="00BD7804" w:rsidRDefault="2BFC4EFB" w:rsidP="00BD7804">
      <w:pPr>
        <w:pStyle w:val="Nastevanje1"/>
        <w:rPr>
          <w:rFonts w:eastAsia="Arial" w:cs="Arial"/>
        </w:rPr>
      </w:pPr>
      <w:r w:rsidRPr="0F09CDAA">
        <w:rPr>
          <w:rFonts w:eastAsia="Arial" w:cs="Arial"/>
        </w:rPr>
        <w:t xml:space="preserve">javno naročilo je bilo bistveno spremenjeno, kar terja nov postopek javnega naročanja, </w:t>
      </w:r>
    </w:p>
    <w:p w14:paraId="1DA0748D" w14:textId="184FB954" w:rsidR="2BC1DF1F" w:rsidRPr="00BD7804" w:rsidRDefault="2BFC4EFB" w:rsidP="00BD7804">
      <w:pPr>
        <w:pStyle w:val="Nastevanje1"/>
        <w:rPr>
          <w:rFonts w:eastAsia="Arial" w:cs="Arial"/>
        </w:rPr>
      </w:pPr>
      <w:r w:rsidRPr="0F09CDAA">
        <w:rPr>
          <w:rFonts w:eastAsia="Arial" w:cs="Arial"/>
        </w:rPr>
        <w:t xml:space="preserve">v času oddaje javnega naročila je bil izvajalec v enem od položajev, zaradi katerega bi ga naročnik moral izključiti iz postopka javnega naročanja, pa s tem dejstvom naročnik ni bil seznanjen v postopku javnega naročanja, </w:t>
      </w:r>
    </w:p>
    <w:p w14:paraId="014D0049" w14:textId="458588BB" w:rsidR="2BC1DF1F" w:rsidRPr="00BD7804" w:rsidRDefault="2BFC4EFB" w:rsidP="00BD7804">
      <w:pPr>
        <w:pStyle w:val="Nastevanje1"/>
        <w:rPr>
          <w:rFonts w:eastAsia="Arial" w:cs="Arial"/>
        </w:rPr>
      </w:pPr>
      <w:r w:rsidRPr="0F09CDAA">
        <w:rPr>
          <w:rFonts w:eastAsia="Arial" w:cs="Arial"/>
        </w:rPr>
        <w:t xml:space="preserve">zaradi hudih kršitev obveznosti iz Pogodbe o Evropski uniji, Pogodbe o delovanju Evropske unije (v nadaljevanju: PDEU) in ZJN-3, ki jih je po postopku v skladu z 258. členom PDEU ugotovilo Sodišče Evropske unije, javno naročilo ne bi smelo biti oddano izvajalcu. </w:t>
      </w:r>
    </w:p>
    <w:p w14:paraId="5CF5CF9C" w14:textId="5F535F4B" w:rsidR="2BC1DF1F" w:rsidRDefault="2BC1DF1F" w:rsidP="0F09CDAA">
      <w:pPr>
        <w:rPr>
          <w:rFonts w:eastAsia="Arial" w:cs="Arial"/>
        </w:rPr>
      </w:pPr>
    </w:p>
    <w:p w14:paraId="281E9DC6" w14:textId="547687D3" w:rsidR="2BC1DF1F" w:rsidRDefault="2BFC4EFB" w:rsidP="0F09CDAA">
      <w:r w:rsidRPr="0F09CDAA">
        <w:rPr>
          <w:rFonts w:eastAsia="Arial" w:cs="Arial"/>
        </w:rPr>
        <w:t xml:space="preserve">Odstop učinkuje z dnem, ko izvajalec prejme pisno izjavo naročnika o odstopu. </w:t>
      </w:r>
    </w:p>
    <w:p w14:paraId="761F032B" w14:textId="3105FA7C" w:rsidR="2BC1DF1F" w:rsidRDefault="2BC1DF1F" w:rsidP="0F09CDAA">
      <w:pPr>
        <w:rPr>
          <w:rFonts w:eastAsia="Arial" w:cs="Arial"/>
        </w:rPr>
      </w:pPr>
    </w:p>
    <w:p w14:paraId="013FB79C" w14:textId="71DA7697" w:rsidR="2BC1DF1F" w:rsidRDefault="408D0851" w:rsidP="0F09CDAA">
      <w:pPr>
        <w:rPr>
          <w:rFonts w:eastAsia="Arial" w:cs="Arial"/>
        </w:rPr>
      </w:pPr>
      <w:r w:rsidRPr="0F09CDAA">
        <w:rPr>
          <w:rFonts w:eastAsia="Arial" w:cs="Arial"/>
        </w:rPr>
        <w:t>Izvajalec</w:t>
      </w:r>
      <w:r w:rsidR="2BFC4EFB" w:rsidRPr="0F09CDAA">
        <w:rPr>
          <w:rFonts w:eastAsia="Arial" w:cs="Arial"/>
        </w:rPr>
        <w:t xml:space="preserve"> ima v primerih iz prejšnjega odstavka tega člena pravico do plačila za dotlej kvalitetno opravljena dela po tej pogodbi, naročniku pa je, v primeru odstopa od pogodbe po 2. ali 3. alineji prvega odstavka tega člena, dolžan povrniti vso škodo, ki jo je zaradi tega utrpel, tudi razliko do morebitne višje cene, ki jo bo za predmetne storitve za preostanek pogodbenega obdobja določil nov </w:t>
      </w:r>
      <w:r w:rsidR="37410EA8" w:rsidRPr="0F09CDAA">
        <w:rPr>
          <w:rFonts w:eastAsia="Arial" w:cs="Arial"/>
        </w:rPr>
        <w:t>izvajalec.</w:t>
      </w:r>
      <w:r w:rsidR="2BFC4EFB" w:rsidRPr="0F09CDAA">
        <w:rPr>
          <w:rFonts w:eastAsia="Arial" w:cs="Arial"/>
        </w:rPr>
        <w:t xml:space="preserve"> </w:t>
      </w:r>
    </w:p>
    <w:p w14:paraId="66E24D07" w14:textId="396AFF43" w:rsidR="2BC1DF1F" w:rsidRDefault="2BC1DF1F" w:rsidP="0F09CDAA">
      <w:pPr>
        <w:rPr>
          <w:rFonts w:eastAsia="Arial" w:cs="Arial"/>
        </w:rPr>
      </w:pPr>
    </w:p>
    <w:p w14:paraId="6C7A5159" w14:textId="01A84A55" w:rsidR="2BC1DF1F" w:rsidRDefault="2BFC4EFB" w:rsidP="0F09CDAA">
      <w:pPr>
        <w:rPr>
          <w:rFonts w:eastAsia="Arial" w:cs="Arial"/>
        </w:rPr>
      </w:pPr>
      <w:r w:rsidRPr="0F09CDAA">
        <w:rPr>
          <w:rFonts w:eastAsia="Arial" w:cs="Arial"/>
        </w:rPr>
        <w:t xml:space="preserve">Naročnik ne odgovarja za škodo, ki je ali bi iz gornjih razlogov utegnila nastati </w:t>
      </w:r>
      <w:r w:rsidR="0312FCAB" w:rsidRPr="0F09CDAA">
        <w:rPr>
          <w:rFonts w:eastAsia="Arial" w:cs="Arial"/>
        </w:rPr>
        <w:t>izvajalcu</w:t>
      </w:r>
      <w:r w:rsidRPr="0F09CDAA">
        <w:rPr>
          <w:rFonts w:eastAsia="Arial" w:cs="Arial"/>
        </w:rPr>
        <w:t xml:space="preserve">. </w:t>
      </w:r>
      <w:r w:rsidR="006E101D">
        <w:rPr>
          <w:rFonts w:eastAsia="Arial" w:cs="Arial"/>
        </w:rPr>
        <w:t xml:space="preserve"> </w:t>
      </w:r>
      <w:r w:rsidRPr="0F09CDAA">
        <w:rPr>
          <w:rFonts w:eastAsia="Arial" w:cs="Arial"/>
        </w:rPr>
        <w:t>V primeru odstopa od pogodbe po 2. ali 3. alineji prvega odstavka tega člena se šteje, da izpolnjevanje pogodbenih obveznosti ni skladno z določili te pogodbe, zaradi česar je naročnik z odstopom od pogodbe upravičen unovčiti zavarovanje za dobro izvedbo pogodbenih obveznosti</w:t>
      </w:r>
      <w:r w:rsidR="72A8AFE4" w:rsidRPr="0F09CDAA">
        <w:rPr>
          <w:rFonts w:eastAsia="Arial" w:cs="Arial"/>
        </w:rPr>
        <w:t>.</w:t>
      </w:r>
    </w:p>
    <w:p w14:paraId="14877300" w14:textId="0666BB20" w:rsidR="0086621F" w:rsidRPr="00AB717D" w:rsidRDefault="20000C78">
      <w:pPr>
        <w:pStyle w:val="Naslov2"/>
      </w:pPr>
      <w:r>
        <w:t>S</w:t>
      </w:r>
      <w:r w:rsidR="73092BBE">
        <w:t>prememb</w:t>
      </w:r>
      <w:r>
        <w:t>e in veljavnost</w:t>
      </w:r>
      <w:r w:rsidR="73092BBE">
        <w:t xml:space="preserve"> pogodbe</w:t>
      </w:r>
    </w:p>
    <w:p w14:paraId="2B537741" w14:textId="77777777" w:rsidR="0086621F" w:rsidRPr="00AB717D" w:rsidRDefault="0086621F" w:rsidP="00EB5F91">
      <w:pPr>
        <w:pStyle w:val="Naslov3"/>
      </w:pPr>
      <w:r w:rsidRPr="00AB717D">
        <w:t>člen</w:t>
      </w:r>
    </w:p>
    <w:p w14:paraId="563CCD2D" w14:textId="0AD63D5A" w:rsidR="00545CA9" w:rsidRPr="00AB717D" w:rsidRDefault="0086621F" w:rsidP="00AB717D">
      <w:r w:rsidRPr="00AB717D">
        <w:t>Pogodba se lahko spremeni ali dopolni s pisnim aneksom, ki ga sprejmeta in podpišeta obe pogodbeni stranki.</w:t>
      </w:r>
    </w:p>
    <w:p w14:paraId="57FC6C0D" w14:textId="77777777" w:rsidR="00AB717D" w:rsidRPr="00AB717D" w:rsidRDefault="00AB717D" w:rsidP="00AB717D"/>
    <w:p w14:paraId="6A81B8E9" w14:textId="0F0406B8" w:rsidR="00545CA9" w:rsidRPr="005827F0" w:rsidRDefault="6F479B83" w:rsidP="00AB717D">
      <w:r>
        <w:t xml:space="preserve">V primeru dodatnih del (npr. zaradi zakonskih sprememb) lahko </w:t>
      </w:r>
      <w:r w:rsidR="5536C044">
        <w:t xml:space="preserve">naročnik </w:t>
      </w:r>
      <w:r>
        <w:t>sklene aneks na podlagi</w:t>
      </w:r>
      <w:r w:rsidR="3510EF51">
        <w:t xml:space="preserve"> </w:t>
      </w:r>
      <w:r>
        <w:t>določb</w:t>
      </w:r>
      <w:r w:rsidR="3510EF51">
        <w:t xml:space="preserve"> </w:t>
      </w:r>
      <w:r>
        <w:t xml:space="preserve">prvega odstavka 95. člena ZJN-3 za povečanje vrednosti pogodbe </w:t>
      </w:r>
      <w:r w:rsidR="5536C044">
        <w:t xml:space="preserve">za </w:t>
      </w:r>
      <w:r>
        <w:t>največ 30</w:t>
      </w:r>
      <w:r w:rsidR="5536C044">
        <w:t xml:space="preserve"> (trideset) odstotkov</w:t>
      </w:r>
      <w:r>
        <w:t xml:space="preserve">. </w:t>
      </w:r>
      <w:r w:rsidR="5536C044">
        <w:t>O potrebi po sklenitvi aneksa p</w:t>
      </w:r>
      <w:r>
        <w:t xml:space="preserve">osamezni naročnik najprej </w:t>
      </w:r>
      <w:r w:rsidR="5536C044">
        <w:t xml:space="preserve">obvesti </w:t>
      </w:r>
      <w:r>
        <w:t xml:space="preserve">naročnika, da </w:t>
      </w:r>
      <w:r w:rsidR="5536C044">
        <w:t xml:space="preserve">le-ta </w:t>
      </w:r>
      <w:r>
        <w:t xml:space="preserve">sklene </w:t>
      </w:r>
      <w:bookmarkStart w:id="24" w:name="_Hlk83390899"/>
      <w:r>
        <w:t>aneks h krovni pogodbi</w:t>
      </w:r>
      <w:bookmarkEnd w:id="24"/>
      <w:r>
        <w:t xml:space="preserve">, </w:t>
      </w:r>
      <w:r w:rsidR="5536C044">
        <w:t xml:space="preserve">šele </w:t>
      </w:r>
      <w:r w:rsidR="20000C78">
        <w:t xml:space="preserve">po podpisu aneksa h krovni pogodbi </w:t>
      </w:r>
      <w:r w:rsidR="5536C044">
        <w:t xml:space="preserve">lahko </w:t>
      </w:r>
      <w:r w:rsidR="7B486F19">
        <w:t xml:space="preserve">posamezni </w:t>
      </w:r>
      <w:r>
        <w:t>naročnik sklene aneks k neposredni pogodbi.</w:t>
      </w:r>
    </w:p>
    <w:p w14:paraId="29F048DF" w14:textId="77777777" w:rsidR="00AB717D" w:rsidRPr="00AB717D" w:rsidRDefault="00AB717D" w:rsidP="00AB717D"/>
    <w:p w14:paraId="3C12D18E" w14:textId="13F49A5C" w:rsidR="0086621F" w:rsidRPr="00AB717D" w:rsidRDefault="0086621F" w:rsidP="00AB717D">
      <w:bookmarkStart w:id="25" w:name="_Hlk83390939"/>
      <w:r w:rsidRPr="00AB717D">
        <w:t>Če katerakoli od pogodbenih določb je ali postane neveljavna, to ne vpliva na ostale pogodbene določbe. Neveljavna določba se nadomesti z veljavno, ki mora čimbolj ustrezati namenu, ki ga je želela doseči neveljavna določba.</w:t>
      </w:r>
    </w:p>
    <w:p w14:paraId="38FDFF5D" w14:textId="77777777" w:rsidR="0086621F" w:rsidRPr="00AB717D" w:rsidRDefault="0086621F" w:rsidP="00AB717D"/>
    <w:p w14:paraId="033A7745" w14:textId="3FEEC15A" w:rsidR="00360EFE" w:rsidRPr="00AB717D" w:rsidRDefault="0086621F" w:rsidP="00AB717D">
      <w:bookmarkStart w:id="26" w:name="_Hlk83390962"/>
      <w:bookmarkEnd w:id="25"/>
      <w:r w:rsidRPr="00AB717D">
        <w:t>Pogodba stopi v veljavo</w:t>
      </w:r>
      <w:r w:rsidR="008272C1" w:rsidRPr="00AB717D">
        <w:t xml:space="preserve"> </w:t>
      </w:r>
      <w:r w:rsidRPr="00AB717D">
        <w:t>z dnem podpisa obeh pogodbenih strank, če pogodbo podpiše</w:t>
      </w:r>
      <w:r w:rsidR="0074441B" w:rsidRPr="00AB717D">
        <w:t>ta</w:t>
      </w:r>
      <w:r w:rsidRPr="00AB717D">
        <w:t xml:space="preserve"> na isti dan</w:t>
      </w:r>
      <w:r w:rsidR="00800FE2">
        <w:t>,</w:t>
      </w:r>
      <w:r w:rsidR="004B3FDD" w:rsidRPr="00AB717D">
        <w:t xml:space="preserve"> oziroma </w:t>
      </w:r>
      <w:r w:rsidRPr="00AB717D">
        <w:t>z dnem, ko zadnja od po</w:t>
      </w:r>
      <w:r w:rsidR="00C33126" w:rsidRPr="00AB717D">
        <w:t>godbenih strank podpiše pogodbo</w:t>
      </w:r>
      <w:r w:rsidR="00A1166C">
        <w:t>. Pogodba</w:t>
      </w:r>
      <w:r w:rsidR="00C33126" w:rsidRPr="00AB717D">
        <w:t xml:space="preserve"> velja </w:t>
      </w:r>
      <w:r w:rsidR="0094523A">
        <w:t>24</w:t>
      </w:r>
      <w:r w:rsidR="00DE24D1">
        <w:t xml:space="preserve"> mesecev</w:t>
      </w:r>
      <w:r w:rsidR="00621D6F" w:rsidRPr="00AB717D">
        <w:t xml:space="preserve"> pod pogojem, da izvajalec naročniku izroči zavarovanje za dobro izvedbo pogodbenih obveznosti iz te pogodbe.</w:t>
      </w:r>
      <w:r w:rsidR="006B24DB">
        <w:t xml:space="preserve"> Če je pogodba obojestransko podpisana pred 1. 1. 202</w:t>
      </w:r>
      <w:r w:rsidR="003544EB">
        <w:t>5</w:t>
      </w:r>
      <w:r w:rsidR="006B24DB">
        <w:t>, začne veljati od 1. 1. 202</w:t>
      </w:r>
      <w:r w:rsidR="003544EB">
        <w:t>5</w:t>
      </w:r>
      <w:r w:rsidR="006B24DB">
        <w:t xml:space="preserve"> dalje.</w:t>
      </w:r>
    </w:p>
    <w:bookmarkEnd w:id="26"/>
    <w:p w14:paraId="74FE356E" w14:textId="77777777" w:rsidR="00C15B1D" w:rsidRPr="00AB717D" w:rsidRDefault="00C15B1D" w:rsidP="00AB717D"/>
    <w:p w14:paraId="1E221E48" w14:textId="77777777" w:rsidR="0086621F" w:rsidRPr="00AB717D" w:rsidRDefault="00291181" w:rsidP="00EB5F91">
      <w:pPr>
        <w:pStyle w:val="Naslov2"/>
      </w:pPr>
      <w:r w:rsidRPr="00AB717D">
        <w:lastRenderedPageBreak/>
        <w:t>Končne</w:t>
      </w:r>
      <w:r w:rsidR="00F86CC5" w:rsidRPr="00AB717D">
        <w:t xml:space="preserve"> in prehodne</w:t>
      </w:r>
      <w:r w:rsidRPr="00AB717D">
        <w:t xml:space="preserve"> določbe</w:t>
      </w:r>
    </w:p>
    <w:p w14:paraId="1DF0680E" w14:textId="77777777" w:rsidR="0086621F" w:rsidRPr="00AB717D" w:rsidRDefault="0086621F" w:rsidP="00EB5F91">
      <w:pPr>
        <w:pStyle w:val="Naslov3"/>
      </w:pPr>
      <w:r w:rsidRPr="00AB717D">
        <w:t>člen</w:t>
      </w:r>
    </w:p>
    <w:p w14:paraId="2AD4A7E5" w14:textId="3C68BA63" w:rsidR="00F86CC5" w:rsidRDefault="00A17A5A" w:rsidP="00AB717D">
      <w:r>
        <w:t xml:space="preserve">Če </w:t>
      </w:r>
      <w:r w:rsidR="00F86CC5" w:rsidRPr="00AB717D">
        <w:t xml:space="preserve">bodo nastale okoliščine, ki bodo zahtevale unovčenje finančnega zavarovanja za dobro izvedbo pogodbenih obveznosti, bo posamezni naročnik na podlagi svoje neposredne pogodbe in na podlagi te krovne pogodbe uveljavljal svoje pravice iz naslova unovčenja finančnega zavarovanja za dobro izvedbo pogodbenih obveznosti preko </w:t>
      </w:r>
      <w:r w:rsidR="0014725B">
        <w:t xml:space="preserve">naročnika </w:t>
      </w:r>
      <w:r w:rsidR="00F86CC5" w:rsidRPr="00AB717D">
        <w:t>kot podpisnika krovne pogodbe.</w:t>
      </w:r>
    </w:p>
    <w:p w14:paraId="1EAB3248" w14:textId="28B4B57F" w:rsidR="00A17A5A" w:rsidRDefault="00A17A5A" w:rsidP="00AB717D"/>
    <w:p w14:paraId="32D239BB" w14:textId="77777777" w:rsidR="00F86CC5" w:rsidRPr="00AB717D" w:rsidRDefault="00F86CC5" w:rsidP="00EB5F91">
      <w:pPr>
        <w:pStyle w:val="Naslov3"/>
      </w:pPr>
      <w:r w:rsidRPr="00AB717D">
        <w:t>člen</w:t>
      </w:r>
    </w:p>
    <w:p w14:paraId="45FD76BA" w14:textId="77777777" w:rsidR="00F86CC5" w:rsidRPr="00AB717D" w:rsidRDefault="00F86CC5" w:rsidP="00AB717D">
      <w:r w:rsidRPr="00AB717D">
        <w:t>Pogodbeni stranki spore rešujeta sporazumno. V nasprotnem primeru spore rešuje stvarno pristojno sodišče v Ljubljani po slovenskem pravu.</w:t>
      </w:r>
    </w:p>
    <w:p w14:paraId="27C09577" w14:textId="77777777" w:rsidR="00A97B6B" w:rsidRPr="00AB717D" w:rsidRDefault="00A97B6B" w:rsidP="00AB717D"/>
    <w:p w14:paraId="6198B880" w14:textId="615099D7" w:rsidR="02DAAE27" w:rsidRDefault="00F86CC5" w:rsidP="006A1A2B">
      <w:pPr>
        <w:pStyle w:val="Naslov3"/>
      </w:pPr>
      <w:r w:rsidRPr="00AB717D">
        <w:t>člen</w:t>
      </w:r>
    </w:p>
    <w:p w14:paraId="70A3E3ED" w14:textId="038EEC58" w:rsidR="1A240711" w:rsidRDefault="1A240711">
      <w:r>
        <w:t>Pogodba je sestavljena v elektronski obliki in podpisana elektronsko.</w:t>
      </w:r>
    </w:p>
    <w:p w14:paraId="75051360" w14:textId="77777777" w:rsidR="0086621F" w:rsidRPr="00AB717D" w:rsidRDefault="0086621F" w:rsidP="00AB717D"/>
    <w:p w14:paraId="5EC54AD3" w14:textId="3CE306D6" w:rsidR="00362FFE" w:rsidRDefault="00362FFE" w:rsidP="00AB717D"/>
    <w:p w14:paraId="6C8A19BB" w14:textId="77777777" w:rsidR="00EB5F91" w:rsidRPr="00AB717D" w:rsidRDefault="00EB5F91" w:rsidP="00AB717D"/>
    <w:tbl>
      <w:tblPr>
        <w:tblW w:w="0" w:type="auto"/>
        <w:tblLook w:val="04A0" w:firstRow="1" w:lastRow="0" w:firstColumn="1" w:lastColumn="0" w:noHBand="0" w:noVBand="1"/>
      </w:tblPr>
      <w:tblGrid>
        <w:gridCol w:w="4811"/>
        <w:gridCol w:w="4828"/>
      </w:tblGrid>
      <w:tr w:rsidR="004A31D3" w:rsidRPr="00D65BCB" w14:paraId="439FCA6C" w14:textId="77777777" w:rsidTr="00940247">
        <w:trPr>
          <w:trHeight w:val="300"/>
        </w:trPr>
        <w:tc>
          <w:tcPr>
            <w:tcW w:w="4811" w:type="dxa"/>
          </w:tcPr>
          <w:p w14:paraId="493E42FE" w14:textId="77777777" w:rsidR="004A31D3" w:rsidRPr="00D65BCB" w:rsidRDefault="004A31D3" w:rsidP="004A31D3"/>
        </w:tc>
        <w:tc>
          <w:tcPr>
            <w:tcW w:w="4828" w:type="dxa"/>
          </w:tcPr>
          <w:p w14:paraId="749CEF93" w14:textId="77777777" w:rsidR="004A31D3" w:rsidRPr="00D65BCB" w:rsidRDefault="004A31D3" w:rsidP="004A31D3"/>
        </w:tc>
      </w:tr>
      <w:tr w:rsidR="00774823" w:rsidRPr="00D65BCB" w14:paraId="22B956B9" w14:textId="77777777" w:rsidTr="00940247">
        <w:trPr>
          <w:trHeight w:val="300"/>
        </w:trPr>
        <w:tc>
          <w:tcPr>
            <w:tcW w:w="4811" w:type="dxa"/>
          </w:tcPr>
          <w:p w14:paraId="642559FD" w14:textId="29E21E8D" w:rsidR="00774823" w:rsidRPr="00D65BCB" w:rsidRDefault="7EA780BE" w:rsidP="004A31D3">
            <w:pPr>
              <w:rPr>
                <w:rStyle w:val="Krepko"/>
              </w:rPr>
            </w:pPr>
            <w:r w:rsidRPr="02DAAE27">
              <w:rPr>
                <w:rStyle w:val="Krepko"/>
              </w:rPr>
              <w:t>Izvajalec</w:t>
            </w:r>
            <w:r w:rsidR="793825A8" w:rsidRPr="02DAAE27">
              <w:rPr>
                <w:rStyle w:val="Krepko"/>
              </w:rPr>
              <w:t>:</w:t>
            </w:r>
          </w:p>
        </w:tc>
        <w:tc>
          <w:tcPr>
            <w:tcW w:w="4828" w:type="dxa"/>
          </w:tcPr>
          <w:p w14:paraId="07FA2710" w14:textId="62BAD479" w:rsidR="00774823" w:rsidRPr="00D65BCB" w:rsidRDefault="4B6431A7" w:rsidP="006A1A2B">
            <w:pPr>
              <w:spacing w:line="259" w:lineRule="auto"/>
              <w:rPr>
                <w:rStyle w:val="Krepko"/>
              </w:rPr>
            </w:pPr>
            <w:r w:rsidRPr="02DAAE27">
              <w:rPr>
                <w:rStyle w:val="Krepko"/>
              </w:rPr>
              <w:t>Naročnik;</w:t>
            </w:r>
          </w:p>
        </w:tc>
      </w:tr>
      <w:tr w:rsidR="00774823" w:rsidRPr="00D65BCB" w14:paraId="2D7872ED" w14:textId="77777777" w:rsidTr="00940247">
        <w:trPr>
          <w:trHeight w:val="300"/>
        </w:trPr>
        <w:tc>
          <w:tcPr>
            <w:tcW w:w="4811" w:type="dxa"/>
          </w:tcPr>
          <w:p w14:paraId="3B40BCBE" w14:textId="77777777" w:rsidR="00774823" w:rsidRPr="00D65BCB" w:rsidRDefault="00774823" w:rsidP="004A31D3"/>
        </w:tc>
        <w:tc>
          <w:tcPr>
            <w:tcW w:w="4828" w:type="dxa"/>
          </w:tcPr>
          <w:p w14:paraId="3D958E14" w14:textId="77777777" w:rsidR="00774823" w:rsidRPr="00D65BCB" w:rsidRDefault="00774823" w:rsidP="004A31D3"/>
        </w:tc>
      </w:tr>
      <w:tr w:rsidR="00774823" w:rsidRPr="00D65BCB" w14:paraId="4FC97978" w14:textId="77777777" w:rsidTr="00940247">
        <w:trPr>
          <w:trHeight w:val="300"/>
        </w:trPr>
        <w:tc>
          <w:tcPr>
            <w:tcW w:w="4811" w:type="dxa"/>
          </w:tcPr>
          <w:p w14:paraId="21C69076" w14:textId="746F18A2" w:rsidR="003544EB" w:rsidRDefault="100EA384" w:rsidP="006A1A2B">
            <w:pPr>
              <w:spacing w:line="259" w:lineRule="auto"/>
              <w:rPr>
                <w:b/>
                <w:bCs/>
              </w:rPr>
            </w:pPr>
            <w:r w:rsidRPr="02DAAE27">
              <w:rPr>
                <w:b/>
                <w:bCs/>
              </w:rPr>
              <w:t>'</w:t>
            </w:r>
          </w:p>
          <w:p w14:paraId="6B6322BA" w14:textId="77777777" w:rsidR="00260BE6" w:rsidRDefault="00260BE6" w:rsidP="004A31D3">
            <w:pPr>
              <w:rPr>
                <w:b/>
                <w:bCs/>
              </w:rPr>
            </w:pPr>
          </w:p>
          <w:p w14:paraId="00DDC9E4" w14:textId="4F1F9741" w:rsidR="00260BE6" w:rsidRPr="00260BE6" w:rsidRDefault="00260BE6" w:rsidP="004A31D3"/>
        </w:tc>
        <w:tc>
          <w:tcPr>
            <w:tcW w:w="4828" w:type="dxa"/>
          </w:tcPr>
          <w:p w14:paraId="70929F98" w14:textId="4581CC4D" w:rsidR="00774823" w:rsidRPr="00D65BCB" w:rsidRDefault="4DEF03A5" w:rsidP="004A31D3">
            <w:r>
              <w:t>Ministrstvo za okolje, podnebje in energijo</w:t>
            </w:r>
          </w:p>
          <w:p w14:paraId="639BE574" w14:textId="789AE553" w:rsidR="00774823" w:rsidRPr="00D65BCB" w:rsidRDefault="4DEF03A5" w:rsidP="02DAAE27">
            <w:pPr>
              <w:rPr>
                <w:b/>
                <w:bCs/>
              </w:rPr>
            </w:pPr>
            <w:r w:rsidRPr="02DAAE27">
              <w:rPr>
                <w:b/>
                <w:bCs/>
              </w:rPr>
              <w:t>INŠPEKTORAT REPUBLIKE SLOVENIJE</w:t>
            </w:r>
          </w:p>
          <w:p w14:paraId="13D212A6" w14:textId="7DFBC57A" w:rsidR="00774823" w:rsidRPr="00D65BCB" w:rsidRDefault="4DEF03A5" w:rsidP="02DAAE27">
            <w:pPr>
              <w:rPr>
                <w:b/>
                <w:bCs/>
              </w:rPr>
            </w:pPr>
            <w:r w:rsidRPr="02DAAE27">
              <w:rPr>
                <w:b/>
                <w:bCs/>
              </w:rPr>
              <w:t>ZA OKOLJE IN ENERGIJO</w:t>
            </w:r>
          </w:p>
          <w:p w14:paraId="5EEC8B76" w14:textId="77777777" w:rsidR="00774823" w:rsidRPr="00D65BCB" w:rsidRDefault="00774823" w:rsidP="02DAAE27">
            <w:pPr>
              <w:rPr>
                <w:b/>
                <w:bCs/>
              </w:rPr>
            </w:pPr>
          </w:p>
          <w:p w14:paraId="5A7DF2D0" w14:textId="1D8E2228" w:rsidR="00774823" w:rsidRPr="00D65BCB" w:rsidRDefault="4DEF03A5" w:rsidP="004A31D3">
            <w:r>
              <w:t>Mirana Omerzu</w:t>
            </w:r>
          </w:p>
          <w:p w14:paraId="207B8002" w14:textId="176139C4" w:rsidR="00774823" w:rsidRPr="00D65BCB" w:rsidRDefault="4DEF03A5" w:rsidP="004A31D3">
            <w:r>
              <w:t>glavna inšpektorica</w:t>
            </w:r>
          </w:p>
          <w:p w14:paraId="5796D07F" w14:textId="196E8A1F" w:rsidR="00774823" w:rsidRPr="00D65BCB" w:rsidRDefault="00774823" w:rsidP="004A31D3"/>
        </w:tc>
      </w:tr>
    </w:tbl>
    <w:p w14:paraId="3E346B6F" w14:textId="7C0A5E02" w:rsidR="00E36C92" w:rsidRDefault="00E36C92" w:rsidP="00F86CC5"/>
    <w:sectPr w:rsidR="00E36C92" w:rsidSect="00AB59BE">
      <w:headerReference w:type="default" r:id="rId11"/>
      <w:footerReference w:type="even" r:id="rId12"/>
      <w:footerReference w:type="default" r:id="rId13"/>
      <w:endnotePr>
        <w:numFmt w:val="decimal"/>
      </w:endnotePr>
      <w:type w:val="continuous"/>
      <w:pgSz w:w="11907" w:h="16840" w:code="9"/>
      <w:pgMar w:top="1701" w:right="1134" w:bottom="1701" w:left="1134" w:header="851" w:footer="851" w:gutter="0"/>
      <w:pgNumType w:start="1"/>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E21A8" w14:textId="77777777" w:rsidR="00E746C8" w:rsidRDefault="00E746C8">
      <w:pPr>
        <w:spacing w:line="20" w:lineRule="exact"/>
      </w:pPr>
    </w:p>
  </w:endnote>
  <w:endnote w:type="continuationSeparator" w:id="0">
    <w:p w14:paraId="438CD943" w14:textId="77777777" w:rsidR="00E746C8" w:rsidRDefault="00E746C8">
      <w:r>
        <w:t xml:space="preserve"> </w:t>
      </w:r>
    </w:p>
  </w:endnote>
  <w:endnote w:type="continuationNotice" w:id="1">
    <w:p w14:paraId="43C5F9DE" w14:textId="77777777" w:rsidR="00E746C8" w:rsidRDefault="00E746C8">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A2F28" w14:textId="77777777" w:rsidR="00E746C8" w:rsidRDefault="00E746C8">
    <w:pPr>
      <w:pStyle w:val="Noga"/>
      <w:ind w:right="360"/>
      <w:jc w:val="center"/>
    </w:pPr>
    <w:r>
      <w:rPr>
        <w:rStyle w:val="tevilkastrani"/>
      </w:rPr>
      <w:fldChar w:fldCharType="begin"/>
    </w:r>
    <w:r>
      <w:rPr>
        <w:rStyle w:val="tevilkastrani"/>
      </w:rPr>
      <w:instrText xml:space="preserve"> PAGE </w:instrText>
    </w:r>
    <w:r>
      <w:rPr>
        <w:rStyle w:val="tevilkastrani"/>
      </w:rPr>
      <w:fldChar w:fldCharType="separate"/>
    </w:r>
    <w:r>
      <w:rPr>
        <w:rStyle w:val="tevilkastrani"/>
        <w:noProof/>
      </w:rPr>
      <w:t>10</w:t>
    </w:r>
    <w:r>
      <w:rPr>
        <w:rStyle w:val="tevilkastran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14E17" w14:textId="77777777" w:rsidR="00E746C8" w:rsidRDefault="00E746C8">
    <w:pPr>
      <w:pStyle w:val="Noga"/>
      <w:jc w:val="center"/>
    </w:pPr>
    <w:r>
      <w:rPr>
        <w:rStyle w:val="tevilkastrani"/>
      </w:rPr>
      <w:fldChar w:fldCharType="begin"/>
    </w:r>
    <w:r>
      <w:rPr>
        <w:rStyle w:val="tevilkastrani"/>
      </w:rPr>
      <w:instrText xml:space="preserve"> PAGE </w:instrText>
    </w:r>
    <w:r>
      <w:rPr>
        <w:rStyle w:val="tevilkastrani"/>
      </w:rPr>
      <w:fldChar w:fldCharType="separate"/>
    </w:r>
    <w:r>
      <w:rPr>
        <w:rStyle w:val="tevilkastrani"/>
        <w:noProof/>
      </w:rPr>
      <w:t>9</w:t>
    </w:r>
    <w:r>
      <w:rPr>
        <w:rStyle w:val="tevilkastran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219F3C" w14:textId="77777777" w:rsidR="00E746C8" w:rsidRDefault="00E746C8">
      <w:r>
        <w:separator/>
      </w:r>
    </w:p>
  </w:footnote>
  <w:footnote w:type="continuationSeparator" w:id="0">
    <w:p w14:paraId="029C69DA" w14:textId="77777777" w:rsidR="00E746C8" w:rsidRDefault="00E746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54657C" w14:textId="4A03D1AF" w:rsidR="00E746C8" w:rsidRPr="00261A1B" w:rsidRDefault="00E746C8" w:rsidP="00261A1B">
    <w:pPr>
      <w:pStyle w:val="Glava"/>
      <w:jc w:val="left"/>
      <w:rPr>
        <w:sz w:val="18"/>
        <w:szCs w:val="18"/>
      </w:rPr>
    </w:pPr>
    <w:r w:rsidRPr="00261A1B">
      <w:rPr>
        <w:sz w:val="18"/>
        <w:szCs w:val="18"/>
      </w:rPr>
      <w:t>Vzorec krovne pogodbe</w:t>
    </w:r>
  </w:p>
  <w:p w14:paraId="49CFE7B7" w14:textId="77777777" w:rsidR="00E746C8" w:rsidRDefault="00E746C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958295C"/>
    <w:lvl w:ilvl="0">
      <w:numFmt w:val="decimal"/>
      <w:lvlText w:val="*"/>
      <w:lvlJc w:val="left"/>
    </w:lvl>
  </w:abstractNum>
  <w:abstractNum w:abstractNumId="1" w15:restartNumberingAfterBreak="0">
    <w:nsid w:val="02994B68"/>
    <w:multiLevelType w:val="singleLevel"/>
    <w:tmpl w:val="5734D2B4"/>
    <w:lvl w:ilvl="0">
      <w:start w:val="20"/>
      <w:numFmt w:val="upperRoman"/>
      <w:lvlText w:val="%1. "/>
      <w:legacy w:legacy="1" w:legacySpace="0" w:legacyIndent="283"/>
      <w:lvlJc w:val="left"/>
      <w:pPr>
        <w:ind w:left="283" w:hanging="283"/>
      </w:pPr>
      <w:rPr>
        <w:b w:val="0"/>
        <w:i w:val="0"/>
        <w:sz w:val="24"/>
      </w:rPr>
    </w:lvl>
  </w:abstractNum>
  <w:abstractNum w:abstractNumId="2" w15:restartNumberingAfterBreak="0">
    <w:nsid w:val="065B7343"/>
    <w:multiLevelType w:val="hybridMultilevel"/>
    <w:tmpl w:val="1A64CB18"/>
    <w:lvl w:ilvl="0" w:tplc="EC04F750">
      <w:start w:val="1"/>
      <w:numFmt w:val="bullet"/>
      <w:pStyle w:val="Nastevanje1"/>
      <w:lvlText w:val=""/>
      <w:lvlJc w:val="left"/>
      <w:pPr>
        <w:ind w:left="927" w:hanging="360"/>
      </w:pPr>
      <w:rPr>
        <w:rFonts w:ascii="Wingdings" w:hAnsi="Wingdings" w:hint="default"/>
        <w:color w:val="FF0000"/>
        <w:sz w:val="16"/>
        <w:szCs w:val="16"/>
      </w:rPr>
    </w:lvl>
    <w:lvl w:ilvl="1" w:tplc="04240003">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tabs>
          <w:tab w:val="num" w:pos="2727"/>
        </w:tabs>
        <w:ind w:left="2727" w:hanging="360"/>
      </w:pPr>
      <w:rPr>
        <w:rFonts w:ascii="Wingdings" w:hAnsi="Wingdings" w:hint="default"/>
      </w:rPr>
    </w:lvl>
    <w:lvl w:ilvl="3" w:tplc="04240001" w:tentative="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C27639B"/>
    <w:multiLevelType w:val="hybridMultilevel"/>
    <w:tmpl w:val="639A7CFA"/>
    <w:lvl w:ilvl="0" w:tplc="919A24C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762218"/>
    <w:multiLevelType w:val="hybridMultilevel"/>
    <w:tmpl w:val="747636BE"/>
    <w:lvl w:ilvl="0" w:tplc="C1F8FB7E">
      <w:start w:val="1"/>
      <w:numFmt w:val="bullet"/>
      <w:lvlText w:val="-"/>
      <w:lvlJc w:val="left"/>
      <w:pPr>
        <w:ind w:left="1215" w:hanging="360"/>
      </w:pPr>
      <w:rPr>
        <w:rFonts w:ascii="Arial" w:eastAsia="Times New Roman" w:hAnsi="Arial" w:cs="Arial" w:hint="default"/>
      </w:rPr>
    </w:lvl>
    <w:lvl w:ilvl="1" w:tplc="04240003" w:tentative="1">
      <w:start w:val="1"/>
      <w:numFmt w:val="bullet"/>
      <w:lvlText w:val="o"/>
      <w:lvlJc w:val="left"/>
      <w:pPr>
        <w:ind w:left="1935" w:hanging="360"/>
      </w:pPr>
      <w:rPr>
        <w:rFonts w:ascii="Courier New" w:hAnsi="Courier New" w:cs="Courier New" w:hint="default"/>
      </w:rPr>
    </w:lvl>
    <w:lvl w:ilvl="2" w:tplc="04240005" w:tentative="1">
      <w:start w:val="1"/>
      <w:numFmt w:val="bullet"/>
      <w:lvlText w:val=""/>
      <w:lvlJc w:val="left"/>
      <w:pPr>
        <w:ind w:left="2655" w:hanging="360"/>
      </w:pPr>
      <w:rPr>
        <w:rFonts w:ascii="Wingdings" w:hAnsi="Wingdings" w:hint="default"/>
      </w:rPr>
    </w:lvl>
    <w:lvl w:ilvl="3" w:tplc="04240001" w:tentative="1">
      <w:start w:val="1"/>
      <w:numFmt w:val="bullet"/>
      <w:lvlText w:val=""/>
      <w:lvlJc w:val="left"/>
      <w:pPr>
        <w:ind w:left="3375" w:hanging="360"/>
      </w:pPr>
      <w:rPr>
        <w:rFonts w:ascii="Symbol" w:hAnsi="Symbol" w:hint="default"/>
      </w:rPr>
    </w:lvl>
    <w:lvl w:ilvl="4" w:tplc="04240003" w:tentative="1">
      <w:start w:val="1"/>
      <w:numFmt w:val="bullet"/>
      <w:lvlText w:val="o"/>
      <w:lvlJc w:val="left"/>
      <w:pPr>
        <w:ind w:left="4095" w:hanging="360"/>
      </w:pPr>
      <w:rPr>
        <w:rFonts w:ascii="Courier New" w:hAnsi="Courier New" w:cs="Courier New" w:hint="default"/>
      </w:rPr>
    </w:lvl>
    <w:lvl w:ilvl="5" w:tplc="04240005" w:tentative="1">
      <w:start w:val="1"/>
      <w:numFmt w:val="bullet"/>
      <w:lvlText w:val=""/>
      <w:lvlJc w:val="left"/>
      <w:pPr>
        <w:ind w:left="4815" w:hanging="360"/>
      </w:pPr>
      <w:rPr>
        <w:rFonts w:ascii="Wingdings" w:hAnsi="Wingdings" w:hint="default"/>
      </w:rPr>
    </w:lvl>
    <w:lvl w:ilvl="6" w:tplc="04240001" w:tentative="1">
      <w:start w:val="1"/>
      <w:numFmt w:val="bullet"/>
      <w:lvlText w:val=""/>
      <w:lvlJc w:val="left"/>
      <w:pPr>
        <w:ind w:left="5535" w:hanging="360"/>
      </w:pPr>
      <w:rPr>
        <w:rFonts w:ascii="Symbol" w:hAnsi="Symbol" w:hint="default"/>
      </w:rPr>
    </w:lvl>
    <w:lvl w:ilvl="7" w:tplc="04240003" w:tentative="1">
      <w:start w:val="1"/>
      <w:numFmt w:val="bullet"/>
      <w:lvlText w:val="o"/>
      <w:lvlJc w:val="left"/>
      <w:pPr>
        <w:ind w:left="6255" w:hanging="360"/>
      </w:pPr>
      <w:rPr>
        <w:rFonts w:ascii="Courier New" w:hAnsi="Courier New" w:cs="Courier New" w:hint="default"/>
      </w:rPr>
    </w:lvl>
    <w:lvl w:ilvl="8" w:tplc="04240005" w:tentative="1">
      <w:start w:val="1"/>
      <w:numFmt w:val="bullet"/>
      <w:lvlText w:val=""/>
      <w:lvlJc w:val="left"/>
      <w:pPr>
        <w:ind w:left="6975" w:hanging="360"/>
      </w:pPr>
      <w:rPr>
        <w:rFonts w:ascii="Wingdings" w:hAnsi="Wingdings" w:hint="default"/>
      </w:rPr>
    </w:lvl>
  </w:abstractNum>
  <w:abstractNum w:abstractNumId="5" w15:restartNumberingAfterBreak="0">
    <w:nsid w:val="15422D9E"/>
    <w:multiLevelType w:val="hybridMultilevel"/>
    <w:tmpl w:val="7EF644CA"/>
    <w:lvl w:ilvl="0" w:tplc="04240003">
      <w:start w:val="1"/>
      <w:numFmt w:val="bullet"/>
      <w:lvlText w:val="o"/>
      <w:lvlJc w:val="left"/>
      <w:pPr>
        <w:ind w:left="1647" w:hanging="360"/>
      </w:pPr>
      <w:rPr>
        <w:rFonts w:ascii="Courier New" w:hAnsi="Courier New" w:cs="Courier New" w:hint="default"/>
      </w:rPr>
    </w:lvl>
    <w:lvl w:ilvl="1" w:tplc="04240003" w:tentative="1">
      <w:start w:val="1"/>
      <w:numFmt w:val="bullet"/>
      <w:lvlText w:val="o"/>
      <w:lvlJc w:val="left"/>
      <w:pPr>
        <w:ind w:left="2367" w:hanging="360"/>
      </w:pPr>
      <w:rPr>
        <w:rFonts w:ascii="Courier New" w:hAnsi="Courier New" w:cs="Courier New" w:hint="default"/>
      </w:rPr>
    </w:lvl>
    <w:lvl w:ilvl="2" w:tplc="04240005" w:tentative="1">
      <w:start w:val="1"/>
      <w:numFmt w:val="bullet"/>
      <w:lvlText w:val=""/>
      <w:lvlJc w:val="left"/>
      <w:pPr>
        <w:ind w:left="3087" w:hanging="360"/>
      </w:pPr>
      <w:rPr>
        <w:rFonts w:ascii="Wingdings" w:hAnsi="Wingdings" w:hint="default"/>
      </w:rPr>
    </w:lvl>
    <w:lvl w:ilvl="3" w:tplc="04240001" w:tentative="1">
      <w:start w:val="1"/>
      <w:numFmt w:val="bullet"/>
      <w:lvlText w:val=""/>
      <w:lvlJc w:val="left"/>
      <w:pPr>
        <w:ind w:left="3807" w:hanging="360"/>
      </w:pPr>
      <w:rPr>
        <w:rFonts w:ascii="Symbol" w:hAnsi="Symbol" w:hint="default"/>
      </w:rPr>
    </w:lvl>
    <w:lvl w:ilvl="4" w:tplc="04240003" w:tentative="1">
      <w:start w:val="1"/>
      <w:numFmt w:val="bullet"/>
      <w:lvlText w:val="o"/>
      <w:lvlJc w:val="left"/>
      <w:pPr>
        <w:ind w:left="4527" w:hanging="360"/>
      </w:pPr>
      <w:rPr>
        <w:rFonts w:ascii="Courier New" w:hAnsi="Courier New" w:cs="Courier New" w:hint="default"/>
      </w:rPr>
    </w:lvl>
    <w:lvl w:ilvl="5" w:tplc="04240005" w:tentative="1">
      <w:start w:val="1"/>
      <w:numFmt w:val="bullet"/>
      <w:lvlText w:val=""/>
      <w:lvlJc w:val="left"/>
      <w:pPr>
        <w:ind w:left="5247" w:hanging="360"/>
      </w:pPr>
      <w:rPr>
        <w:rFonts w:ascii="Wingdings" w:hAnsi="Wingdings" w:hint="default"/>
      </w:rPr>
    </w:lvl>
    <w:lvl w:ilvl="6" w:tplc="04240001" w:tentative="1">
      <w:start w:val="1"/>
      <w:numFmt w:val="bullet"/>
      <w:lvlText w:val=""/>
      <w:lvlJc w:val="left"/>
      <w:pPr>
        <w:ind w:left="5967" w:hanging="360"/>
      </w:pPr>
      <w:rPr>
        <w:rFonts w:ascii="Symbol" w:hAnsi="Symbol" w:hint="default"/>
      </w:rPr>
    </w:lvl>
    <w:lvl w:ilvl="7" w:tplc="04240003" w:tentative="1">
      <w:start w:val="1"/>
      <w:numFmt w:val="bullet"/>
      <w:lvlText w:val="o"/>
      <w:lvlJc w:val="left"/>
      <w:pPr>
        <w:ind w:left="6687" w:hanging="360"/>
      </w:pPr>
      <w:rPr>
        <w:rFonts w:ascii="Courier New" w:hAnsi="Courier New" w:cs="Courier New" w:hint="default"/>
      </w:rPr>
    </w:lvl>
    <w:lvl w:ilvl="8" w:tplc="04240005" w:tentative="1">
      <w:start w:val="1"/>
      <w:numFmt w:val="bullet"/>
      <w:lvlText w:val=""/>
      <w:lvlJc w:val="left"/>
      <w:pPr>
        <w:ind w:left="7407" w:hanging="360"/>
      </w:pPr>
      <w:rPr>
        <w:rFonts w:ascii="Wingdings" w:hAnsi="Wingdings" w:hint="default"/>
      </w:rPr>
    </w:lvl>
  </w:abstractNum>
  <w:abstractNum w:abstractNumId="6" w15:restartNumberingAfterBreak="0">
    <w:nsid w:val="155B0664"/>
    <w:multiLevelType w:val="hybridMultilevel"/>
    <w:tmpl w:val="C988DD14"/>
    <w:lvl w:ilvl="0" w:tplc="6BC038D2">
      <w:start w:val="1"/>
      <w:numFmt w:val="bullet"/>
      <w:pStyle w:val="Nastevanje2"/>
      <w:lvlText w:val="-"/>
      <w:lvlJc w:val="left"/>
      <w:pPr>
        <w:ind w:left="1856" w:hanging="360"/>
      </w:pPr>
      <w:rPr>
        <w:rFonts w:ascii="Arial" w:hAnsi="Arial" w:hint="default"/>
      </w:rPr>
    </w:lvl>
    <w:lvl w:ilvl="1" w:tplc="04240003" w:tentative="1">
      <w:start w:val="1"/>
      <w:numFmt w:val="bullet"/>
      <w:lvlText w:val="o"/>
      <w:lvlJc w:val="left"/>
      <w:pPr>
        <w:ind w:left="2576" w:hanging="360"/>
      </w:pPr>
      <w:rPr>
        <w:rFonts w:ascii="Courier New" w:hAnsi="Courier New" w:cs="Courier New" w:hint="default"/>
      </w:rPr>
    </w:lvl>
    <w:lvl w:ilvl="2" w:tplc="04240005" w:tentative="1">
      <w:start w:val="1"/>
      <w:numFmt w:val="bullet"/>
      <w:lvlText w:val=""/>
      <w:lvlJc w:val="left"/>
      <w:pPr>
        <w:ind w:left="3296" w:hanging="360"/>
      </w:pPr>
      <w:rPr>
        <w:rFonts w:ascii="Wingdings" w:hAnsi="Wingdings" w:hint="default"/>
      </w:rPr>
    </w:lvl>
    <w:lvl w:ilvl="3" w:tplc="04240001" w:tentative="1">
      <w:start w:val="1"/>
      <w:numFmt w:val="bullet"/>
      <w:lvlText w:val=""/>
      <w:lvlJc w:val="left"/>
      <w:pPr>
        <w:ind w:left="4016" w:hanging="360"/>
      </w:pPr>
      <w:rPr>
        <w:rFonts w:ascii="Symbol" w:hAnsi="Symbol" w:hint="default"/>
      </w:rPr>
    </w:lvl>
    <w:lvl w:ilvl="4" w:tplc="04240003" w:tentative="1">
      <w:start w:val="1"/>
      <w:numFmt w:val="bullet"/>
      <w:lvlText w:val="o"/>
      <w:lvlJc w:val="left"/>
      <w:pPr>
        <w:ind w:left="4736" w:hanging="360"/>
      </w:pPr>
      <w:rPr>
        <w:rFonts w:ascii="Courier New" w:hAnsi="Courier New" w:cs="Courier New" w:hint="default"/>
      </w:rPr>
    </w:lvl>
    <w:lvl w:ilvl="5" w:tplc="04240005" w:tentative="1">
      <w:start w:val="1"/>
      <w:numFmt w:val="bullet"/>
      <w:lvlText w:val=""/>
      <w:lvlJc w:val="left"/>
      <w:pPr>
        <w:ind w:left="5456" w:hanging="360"/>
      </w:pPr>
      <w:rPr>
        <w:rFonts w:ascii="Wingdings" w:hAnsi="Wingdings" w:hint="default"/>
      </w:rPr>
    </w:lvl>
    <w:lvl w:ilvl="6" w:tplc="04240001" w:tentative="1">
      <w:start w:val="1"/>
      <w:numFmt w:val="bullet"/>
      <w:lvlText w:val=""/>
      <w:lvlJc w:val="left"/>
      <w:pPr>
        <w:ind w:left="6176" w:hanging="360"/>
      </w:pPr>
      <w:rPr>
        <w:rFonts w:ascii="Symbol" w:hAnsi="Symbol" w:hint="default"/>
      </w:rPr>
    </w:lvl>
    <w:lvl w:ilvl="7" w:tplc="04240003" w:tentative="1">
      <w:start w:val="1"/>
      <w:numFmt w:val="bullet"/>
      <w:lvlText w:val="o"/>
      <w:lvlJc w:val="left"/>
      <w:pPr>
        <w:ind w:left="6896" w:hanging="360"/>
      </w:pPr>
      <w:rPr>
        <w:rFonts w:ascii="Courier New" w:hAnsi="Courier New" w:cs="Courier New" w:hint="default"/>
      </w:rPr>
    </w:lvl>
    <w:lvl w:ilvl="8" w:tplc="04240005" w:tentative="1">
      <w:start w:val="1"/>
      <w:numFmt w:val="bullet"/>
      <w:lvlText w:val=""/>
      <w:lvlJc w:val="left"/>
      <w:pPr>
        <w:ind w:left="7616" w:hanging="360"/>
      </w:pPr>
      <w:rPr>
        <w:rFonts w:ascii="Wingdings" w:hAnsi="Wingdings" w:hint="default"/>
      </w:rPr>
    </w:lvl>
  </w:abstractNum>
  <w:abstractNum w:abstractNumId="7" w15:restartNumberingAfterBreak="0">
    <w:nsid w:val="19BB5798"/>
    <w:multiLevelType w:val="singleLevel"/>
    <w:tmpl w:val="6A4EBF7E"/>
    <w:lvl w:ilvl="0">
      <w:start w:val="12"/>
      <w:numFmt w:val="upperRoman"/>
      <w:lvlText w:val="%1. "/>
      <w:legacy w:legacy="1" w:legacySpace="0" w:legacyIndent="283"/>
      <w:lvlJc w:val="left"/>
      <w:pPr>
        <w:ind w:left="283" w:hanging="283"/>
      </w:pPr>
      <w:rPr>
        <w:b w:val="0"/>
        <w:i w:val="0"/>
        <w:sz w:val="24"/>
      </w:rPr>
    </w:lvl>
  </w:abstractNum>
  <w:abstractNum w:abstractNumId="8" w15:restartNumberingAfterBreak="0">
    <w:nsid w:val="28836BD4"/>
    <w:multiLevelType w:val="hybridMultilevel"/>
    <w:tmpl w:val="F0FEC0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99860B8"/>
    <w:multiLevelType w:val="hybridMultilevel"/>
    <w:tmpl w:val="8118F692"/>
    <w:lvl w:ilvl="0" w:tplc="53AA148A">
      <w:start w:val="1"/>
      <w:numFmt w:val="bullet"/>
      <w:pStyle w:val="Nastevanje15"/>
      <w:lvlText w:val=""/>
      <w:lvlJc w:val="left"/>
      <w:pPr>
        <w:ind w:left="786" w:hanging="360"/>
      </w:pPr>
      <w:rPr>
        <w:rFonts w:ascii="Wingdings" w:hAnsi="Wingdings" w:hint="default"/>
        <w:color w:val="FF0000"/>
        <w:sz w:val="16"/>
        <w:szCs w:val="16"/>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0" w15:restartNumberingAfterBreak="0">
    <w:nsid w:val="2A761BF4"/>
    <w:multiLevelType w:val="hybridMultilevel"/>
    <w:tmpl w:val="586CA0AA"/>
    <w:lvl w:ilvl="0" w:tplc="360E2F50">
      <w:start w:val="1"/>
      <w:numFmt w:val="decimal"/>
      <w:pStyle w:val="Clen"/>
      <w:lvlText w:val="%1."/>
      <w:lvlJc w:val="center"/>
      <w:pPr>
        <w:tabs>
          <w:tab w:val="num" w:pos="284"/>
        </w:tabs>
        <w:ind w:left="284" w:hanging="284"/>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C3D529D"/>
    <w:multiLevelType w:val="singleLevel"/>
    <w:tmpl w:val="11CAEBE4"/>
    <w:lvl w:ilvl="0">
      <w:start w:val="6"/>
      <w:numFmt w:val="upperRoman"/>
      <w:lvlText w:val="%1. "/>
      <w:legacy w:legacy="1" w:legacySpace="0" w:legacyIndent="283"/>
      <w:lvlJc w:val="left"/>
      <w:pPr>
        <w:ind w:left="283" w:hanging="283"/>
      </w:pPr>
      <w:rPr>
        <w:b w:val="0"/>
        <w:i w:val="0"/>
        <w:sz w:val="24"/>
      </w:rPr>
    </w:lvl>
  </w:abstractNum>
  <w:abstractNum w:abstractNumId="12" w15:restartNumberingAfterBreak="0">
    <w:nsid w:val="2E9847B3"/>
    <w:multiLevelType w:val="hybridMultilevel"/>
    <w:tmpl w:val="41583C4A"/>
    <w:lvl w:ilvl="0" w:tplc="347AB116">
      <w:start w:val="1"/>
      <w:numFmt w:val="decimal"/>
      <w:lvlText w:val="(%1)"/>
      <w:lvlJc w:val="left"/>
      <w:pPr>
        <w:ind w:left="855" w:hanging="435"/>
      </w:pPr>
      <w:rPr>
        <w:rFonts w:hint="default"/>
      </w:r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13" w15:restartNumberingAfterBreak="0">
    <w:nsid w:val="333C4285"/>
    <w:multiLevelType w:val="hybridMultilevel"/>
    <w:tmpl w:val="5AF61E5C"/>
    <w:lvl w:ilvl="0" w:tplc="7BE6C390">
      <w:start w:val="1"/>
      <w:numFmt w:val="bullet"/>
      <w:lvlText w:val=""/>
      <w:lvlJc w:val="left"/>
      <w:pPr>
        <w:tabs>
          <w:tab w:val="num" w:pos="927"/>
        </w:tabs>
        <w:ind w:left="927" w:hanging="360"/>
      </w:pPr>
      <w:rPr>
        <w:rFonts w:ascii="Symbol" w:hAnsi="Symbol" w:hint="default"/>
      </w:rPr>
    </w:lvl>
    <w:lvl w:ilvl="1" w:tplc="1CB240F4" w:tentative="1">
      <w:start w:val="1"/>
      <w:numFmt w:val="bullet"/>
      <w:lvlText w:val="o"/>
      <w:lvlJc w:val="left"/>
      <w:pPr>
        <w:tabs>
          <w:tab w:val="num" w:pos="1647"/>
        </w:tabs>
        <w:ind w:left="1647" w:hanging="360"/>
      </w:pPr>
      <w:rPr>
        <w:rFonts w:ascii="Courier New" w:hAnsi="Courier New" w:cs="Courier New" w:hint="default"/>
      </w:rPr>
    </w:lvl>
    <w:lvl w:ilvl="2" w:tplc="5596B1D4" w:tentative="1">
      <w:start w:val="1"/>
      <w:numFmt w:val="bullet"/>
      <w:lvlText w:val=""/>
      <w:lvlJc w:val="left"/>
      <w:pPr>
        <w:tabs>
          <w:tab w:val="num" w:pos="2367"/>
        </w:tabs>
        <w:ind w:left="2367" w:hanging="360"/>
      </w:pPr>
      <w:rPr>
        <w:rFonts w:ascii="Wingdings" w:hAnsi="Wingdings" w:hint="default"/>
      </w:rPr>
    </w:lvl>
    <w:lvl w:ilvl="3" w:tplc="C62644D6" w:tentative="1">
      <w:start w:val="1"/>
      <w:numFmt w:val="bullet"/>
      <w:lvlText w:val=""/>
      <w:lvlJc w:val="left"/>
      <w:pPr>
        <w:tabs>
          <w:tab w:val="num" w:pos="3087"/>
        </w:tabs>
        <w:ind w:left="3087" w:hanging="360"/>
      </w:pPr>
      <w:rPr>
        <w:rFonts w:ascii="Symbol" w:hAnsi="Symbol" w:hint="default"/>
      </w:rPr>
    </w:lvl>
    <w:lvl w:ilvl="4" w:tplc="2AB60CEE" w:tentative="1">
      <w:start w:val="1"/>
      <w:numFmt w:val="bullet"/>
      <w:lvlText w:val="o"/>
      <w:lvlJc w:val="left"/>
      <w:pPr>
        <w:tabs>
          <w:tab w:val="num" w:pos="3807"/>
        </w:tabs>
        <w:ind w:left="3807" w:hanging="360"/>
      </w:pPr>
      <w:rPr>
        <w:rFonts w:ascii="Courier New" w:hAnsi="Courier New" w:cs="Courier New" w:hint="default"/>
      </w:rPr>
    </w:lvl>
    <w:lvl w:ilvl="5" w:tplc="6A4EA644" w:tentative="1">
      <w:start w:val="1"/>
      <w:numFmt w:val="bullet"/>
      <w:lvlText w:val=""/>
      <w:lvlJc w:val="left"/>
      <w:pPr>
        <w:tabs>
          <w:tab w:val="num" w:pos="4527"/>
        </w:tabs>
        <w:ind w:left="4527" w:hanging="360"/>
      </w:pPr>
      <w:rPr>
        <w:rFonts w:ascii="Wingdings" w:hAnsi="Wingdings" w:hint="default"/>
      </w:rPr>
    </w:lvl>
    <w:lvl w:ilvl="6" w:tplc="16307A44" w:tentative="1">
      <w:start w:val="1"/>
      <w:numFmt w:val="bullet"/>
      <w:lvlText w:val=""/>
      <w:lvlJc w:val="left"/>
      <w:pPr>
        <w:tabs>
          <w:tab w:val="num" w:pos="5247"/>
        </w:tabs>
        <w:ind w:left="5247" w:hanging="360"/>
      </w:pPr>
      <w:rPr>
        <w:rFonts w:ascii="Symbol" w:hAnsi="Symbol" w:hint="default"/>
      </w:rPr>
    </w:lvl>
    <w:lvl w:ilvl="7" w:tplc="0E5668BC" w:tentative="1">
      <w:start w:val="1"/>
      <w:numFmt w:val="bullet"/>
      <w:lvlText w:val="o"/>
      <w:lvlJc w:val="left"/>
      <w:pPr>
        <w:tabs>
          <w:tab w:val="num" w:pos="5967"/>
        </w:tabs>
        <w:ind w:left="5967" w:hanging="360"/>
      </w:pPr>
      <w:rPr>
        <w:rFonts w:ascii="Courier New" w:hAnsi="Courier New" w:cs="Courier New" w:hint="default"/>
      </w:rPr>
    </w:lvl>
    <w:lvl w:ilvl="8" w:tplc="93E2C454"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34655647"/>
    <w:multiLevelType w:val="singleLevel"/>
    <w:tmpl w:val="2E501A7E"/>
    <w:lvl w:ilvl="0">
      <w:start w:val="1"/>
      <w:numFmt w:val="decimal"/>
      <w:lvlText w:val="%1. "/>
      <w:legacy w:legacy="1" w:legacySpace="0" w:legacyIndent="283"/>
      <w:lvlJc w:val="left"/>
      <w:pPr>
        <w:ind w:left="283" w:hanging="283"/>
      </w:pPr>
      <w:rPr>
        <w:rFonts w:ascii="Times New Roman" w:hAnsi="Times New Roman" w:hint="default"/>
        <w:b w:val="0"/>
        <w:i w:val="0"/>
        <w:sz w:val="24"/>
        <w:u w:val="none"/>
      </w:rPr>
    </w:lvl>
  </w:abstractNum>
  <w:abstractNum w:abstractNumId="15" w15:restartNumberingAfterBreak="0">
    <w:nsid w:val="35413153"/>
    <w:multiLevelType w:val="hybridMultilevel"/>
    <w:tmpl w:val="DFE4AA0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8B241B8"/>
    <w:multiLevelType w:val="singleLevel"/>
    <w:tmpl w:val="F3546792"/>
    <w:lvl w:ilvl="0">
      <w:start w:val="22"/>
      <w:numFmt w:val="upperRoman"/>
      <w:lvlText w:val="%1. "/>
      <w:legacy w:legacy="1" w:legacySpace="0" w:legacyIndent="283"/>
      <w:lvlJc w:val="left"/>
      <w:pPr>
        <w:ind w:left="283" w:hanging="283"/>
      </w:pPr>
      <w:rPr>
        <w:b w:val="0"/>
        <w:i w:val="0"/>
        <w:sz w:val="24"/>
      </w:rPr>
    </w:lvl>
  </w:abstractNum>
  <w:abstractNum w:abstractNumId="17" w15:restartNumberingAfterBreak="0">
    <w:nsid w:val="428BAB8D"/>
    <w:multiLevelType w:val="hybridMultilevel"/>
    <w:tmpl w:val="7B3E5CC2"/>
    <w:lvl w:ilvl="0" w:tplc="011860E0">
      <w:start w:val="1"/>
      <w:numFmt w:val="bullet"/>
      <w:lvlText w:val="-"/>
      <w:lvlJc w:val="left"/>
      <w:pPr>
        <w:ind w:left="720" w:hanging="360"/>
      </w:pPr>
      <w:rPr>
        <w:rFonts w:ascii="Aptos" w:hAnsi="Aptos" w:hint="default"/>
      </w:rPr>
    </w:lvl>
    <w:lvl w:ilvl="1" w:tplc="F5D0C1E4">
      <w:start w:val="1"/>
      <w:numFmt w:val="bullet"/>
      <w:lvlText w:val="o"/>
      <w:lvlJc w:val="left"/>
      <w:pPr>
        <w:ind w:left="1440" w:hanging="360"/>
      </w:pPr>
      <w:rPr>
        <w:rFonts w:ascii="Courier New" w:hAnsi="Courier New" w:hint="default"/>
      </w:rPr>
    </w:lvl>
    <w:lvl w:ilvl="2" w:tplc="0128A054">
      <w:start w:val="1"/>
      <w:numFmt w:val="bullet"/>
      <w:lvlText w:val=""/>
      <w:lvlJc w:val="left"/>
      <w:pPr>
        <w:ind w:left="2160" w:hanging="360"/>
      </w:pPr>
      <w:rPr>
        <w:rFonts w:ascii="Wingdings" w:hAnsi="Wingdings" w:hint="default"/>
      </w:rPr>
    </w:lvl>
    <w:lvl w:ilvl="3" w:tplc="254E7378">
      <w:start w:val="1"/>
      <w:numFmt w:val="bullet"/>
      <w:lvlText w:val=""/>
      <w:lvlJc w:val="left"/>
      <w:pPr>
        <w:ind w:left="2880" w:hanging="360"/>
      </w:pPr>
      <w:rPr>
        <w:rFonts w:ascii="Symbol" w:hAnsi="Symbol" w:hint="default"/>
      </w:rPr>
    </w:lvl>
    <w:lvl w:ilvl="4" w:tplc="41F6CAD0">
      <w:start w:val="1"/>
      <w:numFmt w:val="bullet"/>
      <w:lvlText w:val="o"/>
      <w:lvlJc w:val="left"/>
      <w:pPr>
        <w:ind w:left="3600" w:hanging="360"/>
      </w:pPr>
      <w:rPr>
        <w:rFonts w:ascii="Courier New" w:hAnsi="Courier New" w:hint="default"/>
      </w:rPr>
    </w:lvl>
    <w:lvl w:ilvl="5" w:tplc="3796F462">
      <w:start w:val="1"/>
      <w:numFmt w:val="bullet"/>
      <w:lvlText w:val=""/>
      <w:lvlJc w:val="left"/>
      <w:pPr>
        <w:ind w:left="4320" w:hanging="360"/>
      </w:pPr>
      <w:rPr>
        <w:rFonts w:ascii="Wingdings" w:hAnsi="Wingdings" w:hint="default"/>
      </w:rPr>
    </w:lvl>
    <w:lvl w:ilvl="6" w:tplc="EC0AC276">
      <w:start w:val="1"/>
      <w:numFmt w:val="bullet"/>
      <w:lvlText w:val=""/>
      <w:lvlJc w:val="left"/>
      <w:pPr>
        <w:ind w:left="5040" w:hanging="360"/>
      </w:pPr>
      <w:rPr>
        <w:rFonts w:ascii="Symbol" w:hAnsi="Symbol" w:hint="default"/>
      </w:rPr>
    </w:lvl>
    <w:lvl w:ilvl="7" w:tplc="B0F42E5C">
      <w:start w:val="1"/>
      <w:numFmt w:val="bullet"/>
      <w:lvlText w:val="o"/>
      <w:lvlJc w:val="left"/>
      <w:pPr>
        <w:ind w:left="5760" w:hanging="360"/>
      </w:pPr>
      <w:rPr>
        <w:rFonts w:ascii="Courier New" w:hAnsi="Courier New" w:hint="default"/>
      </w:rPr>
    </w:lvl>
    <w:lvl w:ilvl="8" w:tplc="CE9E0312">
      <w:start w:val="1"/>
      <w:numFmt w:val="bullet"/>
      <w:lvlText w:val=""/>
      <w:lvlJc w:val="left"/>
      <w:pPr>
        <w:ind w:left="6480" w:hanging="360"/>
      </w:pPr>
      <w:rPr>
        <w:rFonts w:ascii="Wingdings" w:hAnsi="Wingdings" w:hint="default"/>
      </w:rPr>
    </w:lvl>
  </w:abstractNum>
  <w:abstractNum w:abstractNumId="18" w15:restartNumberingAfterBreak="0">
    <w:nsid w:val="43BD65A4"/>
    <w:multiLevelType w:val="singleLevel"/>
    <w:tmpl w:val="45AC565C"/>
    <w:lvl w:ilvl="0">
      <w:start w:val="5"/>
      <w:numFmt w:val="upperRoman"/>
      <w:lvlText w:val="%1. "/>
      <w:legacy w:legacy="1" w:legacySpace="0" w:legacyIndent="283"/>
      <w:lvlJc w:val="left"/>
      <w:pPr>
        <w:ind w:left="283" w:hanging="283"/>
      </w:pPr>
      <w:rPr>
        <w:b w:val="0"/>
        <w:i w:val="0"/>
        <w:sz w:val="24"/>
      </w:rPr>
    </w:lvl>
  </w:abstractNum>
  <w:abstractNum w:abstractNumId="19" w15:restartNumberingAfterBreak="0">
    <w:nsid w:val="460C6B65"/>
    <w:multiLevelType w:val="hybridMultilevel"/>
    <w:tmpl w:val="34FABB8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4D2372A4"/>
    <w:multiLevelType w:val="multilevel"/>
    <w:tmpl w:val="3CBA286A"/>
    <w:lvl w:ilvl="0">
      <w:start w:val="1"/>
      <w:numFmt w:val="decimal"/>
      <w:lvlText w:val="%1."/>
      <w:lvlJc w:val="center"/>
      <w:pPr>
        <w:tabs>
          <w:tab w:val="num" w:pos="284"/>
        </w:tabs>
        <w:ind w:left="284" w:hanging="28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4EA14941"/>
    <w:multiLevelType w:val="hybridMultilevel"/>
    <w:tmpl w:val="14404A38"/>
    <w:lvl w:ilvl="0" w:tplc="73724B56">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562628BD"/>
    <w:multiLevelType w:val="singleLevel"/>
    <w:tmpl w:val="145099FA"/>
    <w:lvl w:ilvl="0">
      <w:start w:val="1"/>
      <w:numFmt w:val="decimal"/>
      <w:lvlText w:val="(%1)"/>
      <w:lvlJc w:val="left"/>
      <w:pPr>
        <w:tabs>
          <w:tab w:val="num" w:pos="390"/>
        </w:tabs>
        <w:ind w:left="390" w:hanging="390"/>
      </w:pPr>
      <w:rPr>
        <w:rFonts w:hint="default"/>
      </w:rPr>
    </w:lvl>
  </w:abstractNum>
  <w:abstractNum w:abstractNumId="23" w15:restartNumberingAfterBreak="0">
    <w:nsid w:val="583837C5"/>
    <w:multiLevelType w:val="hybridMultilevel"/>
    <w:tmpl w:val="54E6637A"/>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BB61A20"/>
    <w:multiLevelType w:val="singleLevel"/>
    <w:tmpl w:val="CB503460"/>
    <w:lvl w:ilvl="0">
      <w:start w:val="3"/>
      <w:numFmt w:val="decimal"/>
      <w:lvlText w:val="(%1) "/>
      <w:legacy w:legacy="1" w:legacySpace="0" w:legacyIndent="283"/>
      <w:lvlJc w:val="left"/>
      <w:pPr>
        <w:ind w:left="283" w:hanging="283"/>
      </w:pPr>
      <w:rPr>
        <w:rFonts w:ascii="Times New Roman" w:hAnsi="Times New Roman" w:hint="default"/>
        <w:b w:val="0"/>
        <w:i w:val="0"/>
        <w:sz w:val="24"/>
        <w:u w:val="none"/>
      </w:rPr>
    </w:lvl>
  </w:abstractNum>
  <w:abstractNum w:abstractNumId="25" w15:restartNumberingAfterBreak="0">
    <w:nsid w:val="5C0E4EE3"/>
    <w:multiLevelType w:val="hybridMultilevel"/>
    <w:tmpl w:val="52806DC2"/>
    <w:lvl w:ilvl="0" w:tplc="04240001">
      <w:start w:val="1"/>
      <w:numFmt w:val="bullet"/>
      <w:lvlText w:val=""/>
      <w:lvlJc w:val="left"/>
      <w:pPr>
        <w:ind w:left="1140" w:hanging="360"/>
      </w:pPr>
      <w:rPr>
        <w:rFonts w:ascii="Symbol" w:hAnsi="Symbol" w:hint="default"/>
      </w:rPr>
    </w:lvl>
    <w:lvl w:ilvl="1" w:tplc="04240003" w:tentative="1">
      <w:start w:val="1"/>
      <w:numFmt w:val="bullet"/>
      <w:lvlText w:val="o"/>
      <w:lvlJc w:val="left"/>
      <w:pPr>
        <w:ind w:left="1860" w:hanging="360"/>
      </w:pPr>
      <w:rPr>
        <w:rFonts w:ascii="Courier New" w:hAnsi="Courier New" w:cs="Courier New" w:hint="default"/>
      </w:rPr>
    </w:lvl>
    <w:lvl w:ilvl="2" w:tplc="04240005" w:tentative="1">
      <w:start w:val="1"/>
      <w:numFmt w:val="bullet"/>
      <w:lvlText w:val=""/>
      <w:lvlJc w:val="left"/>
      <w:pPr>
        <w:ind w:left="2580" w:hanging="360"/>
      </w:pPr>
      <w:rPr>
        <w:rFonts w:ascii="Wingdings" w:hAnsi="Wingdings" w:hint="default"/>
      </w:rPr>
    </w:lvl>
    <w:lvl w:ilvl="3" w:tplc="04240001" w:tentative="1">
      <w:start w:val="1"/>
      <w:numFmt w:val="bullet"/>
      <w:lvlText w:val=""/>
      <w:lvlJc w:val="left"/>
      <w:pPr>
        <w:ind w:left="3300" w:hanging="360"/>
      </w:pPr>
      <w:rPr>
        <w:rFonts w:ascii="Symbol" w:hAnsi="Symbol" w:hint="default"/>
      </w:rPr>
    </w:lvl>
    <w:lvl w:ilvl="4" w:tplc="04240003" w:tentative="1">
      <w:start w:val="1"/>
      <w:numFmt w:val="bullet"/>
      <w:lvlText w:val="o"/>
      <w:lvlJc w:val="left"/>
      <w:pPr>
        <w:ind w:left="4020" w:hanging="360"/>
      </w:pPr>
      <w:rPr>
        <w:rFonts w:ascii="Courier New" w:hAnsi="Courier New" w:cs="Courier New" w:hint="default"/>
      </w:rPr>
    </w:lvl>
    <w:lvl w:ilvl="5" w:tplc="04240005" w:tentative="1">
      <w:start w:val="1"/>
      <w:numFmt w:val="bullet"/>
      <w:lvlText w:val=""/>
      <w:lvlJc w:val="left"/>
      <w:pPr>
        <w:ind w:left="4740" w:hanging="360"/>
      </w:pPr>
      <w:rPr>
        <w:rFonts w:ascii="Wingdings" w:hAnsi="Wingdings" w:hint="default"/>
      </w:rPr>
    </w:lvl>
    <w:lvl w:ilvl="6" w:tplc="04240001" w:tentative="1">
      <w:start w:val="1"/>
      <w:numFmt w:val="bullet"/>
      <w:lvlText w:val=""/>
      <w:lvlJc w:val="left"/>
      <w:pPr>
        <w:ind w:left="5460" w:hanging="360"/>
      </w:pPr>
      <w:rPr>
        <w:rFonts w:ascii="Symbol" w:hAnsi="Symbol" w:hint="default"/>
      </w:rPr>
    </w:lvl>
    <w:lvl w:ilvl="7" w:tplc="04240003" w:tentative="1">
      <w:start w:val="1"/>
      <w:numFmt w:val="bullet"/>
      <w:lvlText w:val="o"/>
      <w:lvlJc w:val="left"/>
      <w:pPr>
        <w:ind w:left="6180" w:hanging="360"/>
      </w:pPr>
      <w:rPr>
        <w:rFonts w:ascii="Courier New" w:hAnsi="Courier New" w:cs="Courier New" w:hint="default"/>
      </w:rPr>
    </w:lvl>
    <w:lvl w:ilvl="8" w:tplc="04240005" w:tentative="1">
      <w:start w:val="1"/>
      <w:numFmt w:val="bullet"/>
      <w:lvlText w:val=""/>
      <w:lvlJc w:val="left"/>
      <w:pPr>
        <w:ind w:left="6900" w:hanging="360"/>
      </w:pPr>
      <w:rPr>
        <w:rFonts w:ascii="Wingdings" w:hAnsi="Wingdings" w:hint="default"/>
      </w:rPr>
    </w:lvl>
  </w:abstractNum>
  <w:abstractNum w:abstractNumId="26" w15:restartNumberingAfterBreak="0">
    <w:nsid w:val="5C4B755D"/>
    <w:multiLevelType w:val="hybridMultilevel"/>
    <w:tmpl w:val="88082604"/>
    <w:lvl w:ilvl="0" w:tplc="0DC241E0">
      <w:start w:val="1"/>
      <w:numFmt w:val="decimal"/>
      <w:pStyle w:val="Naslov3"/>
      <w:lvlText w:val="%1."/>
      <w:lvlJc w:val="left"/>
      <w:pPr>
        <w:ind w:left="720" w:hanging="360"/>
      </w:pPr>
      <w:rPr>
        <w:rFonts w:hint="default"/>
        <w:color w:val="auto"/>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D77665B"/>
    <w:multiLevelType w:val="singleLevel"/>
    <w:tmpl w:val="10BAFA26"/>
    <w:lvl w:ilvl="0">
      <w:start w:val="1"/>
      <w:numFmt w:val="decimal"/>
      <w:lvlText w:val="(%1)"/>
      <w:lvlJc w:val="left"/>
      <w:pPr>
        <w:tabs>
          <w:tab w:val="num" w:pos="360"/>
        </w:tabs>
        <w:ind w:left="360" w:hanging="360"/>
      </w:pPr>
      <w:rPr>
        <w:rFonts w:hint="default"/>
      </w:rPr>
    </w:lvl>
  </w:abstractNum>
  <w:abstractNum w:abstractNumId="28" w15:restartNumberingAfterBreak="0">
    <w:nsid w:val="5FD81D8C"/>
    <w:multiLevelType w:val="hybridMultilevel"/>
    <w:tmpl w:val="1A14EAEE"/>
    <w:lvl w:ilvl="0" w:tplc="58C26926">
      <w:start w:val="1"/>
      <w:numFmt w:val="bullet"/>
      <w:lvlText w:val="-"/>
      <w:lvlJc w:val="left"/>
      <w:pPr>
        <w:ind w:left="720" w:hanging="360"/>
      </w:pPr>
      <w:rPr>
        <w:rFonts w:ascii="Aptos" w:hAnsi="Aptos" w:hint="default"/>
      </w:rPr>
    </w:lvl>
    <w:lvl w:ilvl="1" w:tplc="6C3A8CA4">
      <w:start w:val="1"/>
      <w:numFmt w:val="bullet"/>
      <w:lvlText w:val="o"/>
      <w:lvlJc w:val="left"/>
      <w:pPr>
        <w:ind w:left="1440" w:hanging="360"/>
      </w:pPr>
      <w:rPr>
        <w:rFonts w:ascii="Courier New" w:hAnsi="Courier New" w:hint="default"/>
      </w:rPr>
    </w:lvl>
    <w:lvl w:ilvl="2" w:tplc="F21CD532">
      <w:start w:val="1"/>
      <w:numFmt w:val="bullet"/>
      <w:lvlText w:val=""/>
      <w:lvlJc w:val="left"/>
      <w:pPr>
        <w:ind w:left="2160" w:hanging="360"/>
      </w:pPr>
      <w:rPr>
        <w:rFonts w:ascii="Wingdings" w:hAnsi="Wingdings" w:hint="default"/>
      </w:rPr>
    </w:lvl>
    <w:lvl w:ilvl="3" w:tplc="9258C224">
      <w:start w:val="1"/>
      <w:numFmt w:val="bullet"/>
      <w:lvlText w:val=""/>
      <w:lvlJc w:val="left"/>
      <w:pPr>
        <w:ind w:left="2880" w:hanging="360"/>
      </w:pPr>
      <w:rPr>
        <w:rFonts w:ascii="Symbol" w:hAnsi="Symbol" w:hint="default"/>
      </w:rPr>
    </w:lvl>
    <w:lvl w:ilvl="4" w:tplc="8E828E7E">
      <w:start w:val="1"/>
      <w:numFmt w:val="bullet"/>
      <w:lvlText w:val="o"/>
      <w:lvlJc w:val="left"/>
      <w:pPr>
        <w:ind w:left="3600" w:hanging="360"/>
      </w:pPr>
      <w:rPr>
        <w:rFonts w:ascii="Courier New" w:hAnsi="Courier New" w:hint="default"/>
      </w:rPr>
    </w:lvl>
    <w:lvl w:ilvl="5" w:tplc="FEC8C756">
      <w:start w:val="1"/>
      <w:numFmt w:val="bullet"/>
      <w:lvlText w:val=""/>
      <w:lvlJc w:val="left"/>
      <w:pPr>
        <w:ind w:left="4320" w:hanging="360"/>
      </w:pPr>
      <w:rPr>
        <w:rFonts w:ascii="Wingdings" w:hAnsi="Wingdings" w:hint="default"/>
      </w:rPr>
    </w:lvl>
    <w:lvl w:ilvl="6" w:tplc="A55EB0B6">
      <w:start w:val="1"/>
      <w:numFmt w:val="bullet"/>
      <w:lvlText w:val=""/>
      <w:lvlJc w:val="left"/>
      <w:pPr>
        <w:ind w:left="5040" w:hanging="360"/>
      </w:pPr>
      <w:rPr>
        <w:rFonts w:ascii="Symbol" w:hAnsi="Symbol" w:hint="default"/>
      </w:rPr>
    </w:lvl>
    <w:lvl w:ilvl="7" w:tplc="E39EAC5C">
      <w:start w:val="1"/>
      <w:numFmt w:val="bullet"/>
      <w:lvlText w:val="o"/>
      <w:lvlJc w:val="left"/>
      <w:pPr>
        <w:ind w:left="5760" w:hanging="360"/>
      </w:pPr>
      <w:rPr>
        <w:rFonts w:ascii="Courier New" w:hAnsi="Courier New" w:hint="default"/>
      </w:rPr>
    </w:lvl>
    <w:lvl w:ilvl="8" w:tplc="D2964B2C">
      <w:start w:val="1"/>
      <w:numFmt w:val="bullet"/>
      <w:lvlText w:val=""/>
      <w:lvlJc w:val="left"/>
      <w:pPr>
        <w:ind w:left="6480" w:hanging="360"/>
      </w:pPr>
      <w:rPr>
        <w:rFonts w:ascii="Wingdings" w:hAnsi="Wingdings" w:hint="default"/>
      </w:rPr>
    </w:lvl>
  </w:abstractNum>
  <w:abstractNum w:abstractNumId="29" w15:restartNumberingAfterBreak="0">
    <w:nsid w:val="6148436A"/>
    <w:multiLevelType w:val="hybridMultilevel"/>
    <w:tmpl w:val="07628804"/>
    <w:lvl w:ilvl="0" w:tplc="0424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2E95FC2"/>
    <w:multiLevelType w:val="singleLevel"/>
    <w:tmpl w:val="CEFE8AF6"/>
    <w:lvl w:ilvl="0">
      <w:start w:val="23"/>
      <w:numFmt w:val="upperRoman"/>
      <w:lvlText w:val="%1. "/>
      <w:legacy w:legacy="1" w:legacySpace="0" w:legacyIndent="283"/>
      <w:lvlJc w:val="left"/>
      <w:pPr>
        <w:ind w:left="283" w:hanging="283"/>
      </w:pPr>
      <w:rPr>
        <w:b w:val="0"/>
        <w:i w:val="0"/>
        <w:sz w:val="24"/>
      </w:rPr>
    </w:lvl>
  </w:abstractNum>
  <w:abstractNum w:abstractNumId="31" w15:restartNumberingAfterBreak="0">
    <w:nsid w:val="6574699F"/>
    <w:multiLevelType w:val="singleLevel"/>
    <w:tmpl w:val="8856EC52"/>
    <w:lvl w:ilvl="0">
      <w:start w:val="4"/>
      <w:numFmt w:val="upperRoman"/>
      <w:lvlText w:val="%1. "/>
      <w:legacy w:legacy="1" w:legacySpace="0" w:legacyIndent="283"/>
      <w:lvlJc w:val="left"/>
      <w:pPr>
        <w:ind w:left="283" w:hanging="283"/>
      </w:pPr>
      <w:rPr>
        <w:b w:val="0"/>
        <w:i w:val="0"/>
        <w:sz w:val="24"/>
      </w:rPr>
    </w:lvl>
  </w:abstractNum>
  <w:abstractNum w:abstractNumId="32" w15:restartNumberingAfterBreak="0">
    <w:nsid w:val="6F667886"/>
    <w:multiLevelType w:val="hybridMultilevel"/>
    <w:tmpl w:val="FF8C44FE"/>
    <w:lvl w:ilvl="0" w:tplc="C3CE3CCE">
      <w:start w:val="1"/>
      <w:numFmt w:val="bullet"/>
      <w:lvlText w:val=""/>
      <w:lvlJc w:val="left"/>
      <w:pPr>
        <w:tabs>
          <w:tab w:val="num" w:pos="927"/>
        </w:tabs>
        <w:ind w:left="851" w:hanging="284"/>
      </w:pPr>
      <w:rPr>
        <w:rFonts w:ascii="Symbol" w:hAnsi="Symbol" w:hint="default"/>
      </w:rPr>
    </w:lvl>
    <w:lvl w:ilvl="1" w:tplc="2F4015F2" w:tentative="1">
      <w:start w:val="1"/>
      <w:numFmt w:val="bullet"/>
      <w:lvlText w:val="o"/>
      <w:lvlJc w:val="left"/>
      <w:pPr>
        <w:tabs>
          <w:tab w:val="num" w:pos="1440"/>
        </w:tabs>
        <w:ind w:left="1440" w:hanging="360"/>
      </w:pPr>
      <w:rPr>
        <w:rFonts w:ascii="Courier New" w:hAnsi="Courier New" w:hint="default"/>
      </w:rPr>
    </w:lvl>
    <w:lvl w:ilvl="2" w:tplc="56DCD0CC" w:tentative="1">
      <w:start w:val="1"/>
      <w:numFmt w:val="bullet"/>
      <w:lvlText w:val=""/>
      <w:lvlJc w:val="left"/>
      <w:pPr>
        <w:tabs>
          <w:tab w:val="num" w:pos="2160"/>
        </w:tabs>
        <w:ind w:left="2160" w:hanging="360"/>
      </w:pPr>
      <w:rPr>
        <w:rFonts w:ascii="Wingdings" w:hAnsi="Wingdings" w:hint="default"/>
      </w:rPr>
    </w:lvl>
    <w:lvl w:ilvl="3" w:tplc="DC4A9170" w:tentative="1">
      <w:start w:val="1"/>
      <w:numFmt w:val="bullet"/>
      <w:lvlText w:val=""/>
      <w:lvlJc w:val="left"/>
      <w:pPr>
        <w:tabs>
          <w:tab w:val="num" w:pos="2880"/>
        </w:tabs>
        <w:ind w:left="2880" w:hanging="360"/>
      </w:pPr>
      <w:rPr>
        <w:rFonts w:ascii="Symbol" w:hAnsi="Symbol" w:hint="default"/>
      </w:rPr>
    </w:lvl>
    <w:lvl w:ilvl="4" w:tplc="078E3EBC" w:tentative="1">
      <w:start w:val="1"/>
      <w:numFmt w:val="bullet"/>
      <w:lvlText w:val="o"/>
      <w:lvlJc w:val="left"/>
      <w:pPr>
        <w:tabs>
          <w:tab w:val="num" w:pos="3600"/>
        </w:tabs>
        <w:ind w:left="3600" w:hanging="360"/>
      </w:pPr>
      <w:rPr>
        <w:rFonts w:ascii="Courier New" w:hAnsi="Courier New" w:hint="default"/>
      </w:rPr>
    </w:lvl>
    <w:lvl w:ilvl="5" w:tplc="2A124390" w:tentative="1">
      <w:start w:val="1"/>
      <w:numFmt w:val="bullet"/>
      <w:lvlText w:val=""/>
      <w:lvlJc w:val="left"/>
      <w:pPr>
        <w:tabs>
          <w:tab w:val="num" w:pos="4320"/>
        </w:tabs>
        <w:ind w:left="4320" w:hanging="360"/>
      </w:pPr>
      <w:rPr>
        <w:rFonts w:ascii="Wingdings" w:hAnsi="Wingdings" w:hint="default"/>
      </w:rPr>
    </w:lvl>
    <w:lvl w:ilvl="6" w:tplc="74B0154A" w:tentative="1">
      <w:start w:val="1"/>
      <w:numFmt w:val="bullet"/>
      <w:lvlText w:val=""/>
      <w:lvlJc w:val="left"/>
      <w:pPr>
        <w:tabs>
          <w:tab w:val="num" w:pos="5040"/>
        </w:tabs>
        <w:ind w:left="5040" w:hanging="360"/>
      </w:pPr>
      <w:rPr>
        <w:rFonts w:ascii="Symbol" w:hAnsi="Symbol" w:hint="default"/>
      </w:rPr>
    </w:lvl>
    <w:lvl w:ilvl="7" w:tplc="21D8DA22" w:tentative="1">
      <w:start w:val="1"/>
      <w:numFmt w:val="bullet"/>
      <w:lvlText w:val="o"/>
      <w:lvlJc w:val="left"/>
      <w:pPr>
        <w:tabs>
          <w:tab w:val="num" w:pos="5760"/>
        </w:tabs>
        <w:ind w:left="5760" w:hanging="360"/>
      </w:pPr>
      <w:rPr>
        <w:rFonts w:ascii="Courier New" w:hAnsi="Courier New" w:hint="default"/>
      </w:rPr>
    </w:lvl>
    <w:lvl w:ilvl="8" w:tplc="D2CED8F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2F5042"/>
    <w:multiLevelType w:val="hybridMultilevel"/>
    <w:tmpl w:val="80C23450"/>
    <w:lvl w:ilvl="0" w:tplc="73724B5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4983FCF"/>
    <w:multiLevelType w:val="hybridMultilevel"/>
    <w:tmpl w:val="5AE0CA56"/>
    <w:lvl w:ilvl="0" w:tplc="73724B56">
      <w:numFmt w:val="bullet"/>
      <w:lvlText w:val="-"/>
      <w:lvlJc w:val="left"/>
      <w:pPr>
        <w:ind w:left="1215" w:hanging="360"/>
      </w:pPr>
      <w:rPr>
        <w:rFonts w:ascii="Times New Roman" w:eastAsia="Times New Roman" w:hAnsi="Times New Roman" w:cs="Times New Roman" w:hint="default"/>
      </w:rPr>
    </w:lvl>
    <w:lvl w:ilvl="1" w:tplc="04240003" w:tentative="1">
      <w:start w:val="1"/>
      <w:numFmt w:val="bullet"/>
      <w:lvlText w:val="o"/>
      <w:lvlJc w:val="left"/>
      <w:pPr>
        <w:ind w:left="1935" w:hanging="360"/>
      </w:pPr>
      <w:rPr>
        <w:rFonts w:ascii="Courier New" w:hAnsi="Courier New" w:cs="Courier New" w:hint="default"/>
      </w:rPr>
    </w:lvl>
    <w:lvl w:ilvl="2" w:tplc="04240005" w:tentative="1">
      <w:start w:val="1"/>
      <w:numFmt w:val="bullet"/>
      <w:lvlText w:val=""/>
      <w:lvlJc w:val="left"/>
      <w:pPr>
        <w:ind w:left="2655" w:hanging="360"/>
      </w:pPr>
      <w:rPr>
        <w:rFonts w:ascii="Wingdings" w:hAnsi="Wingdings" w:hint="default"/>
      </w:rPr>
    </w:lvl>
    <w:lvl w:ilvl="3" w:tplc="04240001" w:tentative="1">
      <w:start w:val="1"/>
      <w:numFmt w:val="bullet"/>
      <w:lvlText w:val=""/>
      <w:lvlJc w:val="left"/>
      <w:pPr>
        <w:ind w:left="3375" w:hanging="360"/>
      </w:pPr>
      <w:rPr>
        <w:rFonts w:ascii="Symbol" w:hAnsi="Symbol" w:hint="default"/>
      </w:rPr>
    </w:lvl>
    <w:lvl w:ilvl="4" w:tplc="04240003" w:tentative="1">
      <w:start w:val="1"/>
      <w:numFmt w:val="bullet"/>
      <w:lvlText w:val="o"/>
      <w:lvlJc w:val="left"/>
      <w:pPr>
        <w:ind w:left="4095" w:hanging="360"/>
      </w:pPr>
      <w:rPr>
        <w:rFonts w:ascii="Courier New" w:hAnsi="Courier New" w:cs="Courier New" w:hint="default"/>
      </w:rPr>
    </w:lvl>
    <w:lvl w:ilvl="5" w:tplc="04240005" w:tentative="1">
      <w:start w:val="1"/>
      <w:numFmt w:val="bullet"/>
      <w:lvlText w:val=""/>
      <w:lvlJc w:val="left"/>
      <w:pPr>
        <w:ind w:left="4815" w:hanging="360"/>
      </w:pPr>
      <w:rPr>
        <w:rFonts w:ascii="Wingdings" w:hAnsi="Wingdings" w:hint="default"/>
      </w:rPr>
    </w:lvl>
    <w:lvl w:ilvl="6" w:tplc="04240001" w:tentative="1">
      <w:start w:val="1"/>
      <w:numFmt w:val="bullet"/>
      <w:lvlText w:val=""/>
      <w:lvlJc w:val="left"/>
      <w:pPr>
        <w:ind w:left="5535" w:hanging="360"/>
      </w:pPr>
      <w:rPr>
        <w:rFonts w:ascii="Symbol" w:hAnsi="Symbol" w:hint="default"/>
      </w:rPr>
    </w:lvl>
    <w:lvl w:ilvl="7" w:tplc="04240003" w:tentative="1">
      <w:start w:val="1"/>
      <w:numFmt w:val="bullet"/>
      <w:lvlText w:val="o"/>
      <w:lvlJc w:val="left"/>
      <w:pPr>
        <w:ind w:left="6255" w:hanging="360"/>
      </w:pPr>
      <w:rPr>
        <w:rFonts w:ascii="Courier New" w:hAnsi="Courier New" w:cs="Courier New" w:hint="default"/>
      </w:rPr>
    </w:lvl>
    <w:lvl w:ilvl="8" w:tplc="04240005" w:tentative="1">
      <w:start w:val="1"/>
      <w:numFmt w:val="bullet"/>
      <w:lvlText w:val=""/>
      <w:lvlJc w:val="left"/>
      <w:pPr>
        <w:ind w:left="6975" w:hanging="360"/>
      </w:pPr>
      <w:rPr>
        <w:rFonts w:ascii="Wingdings" w:hAnsi="Wingdings" w:hint="default"/>
      </w:rPr>
    </w:lvl>
  </w:abstractNum>
  <w:abstractNum w:abstractNumId="35" w15:restartNumberingAfterBreak="0">
    <w:nsid w:val="76BA063B"/>
    <w:multiLevelType w:val="hybridMultilevel"/>
    <w:tmpl w:val="7B829F9C"/>
    <w:lvl w:ilvl="0" w:tplc="A0E85896">
      <w:start w:val="1"/>
      <w:numFmt w:val="bullet"/>
      <w:lvlText w:val=""/>
      <w:lvlJc w:val="left"/>
      <w:pPr>
        <w:ind w:left="1287" w:hanging="360"/>
      </w:pPr>
      <w:rPr>
        <w:rFonts w:ascii="Wingdings" w:hAnsi="Wingdings" w:hint="default"/>
        <w:color w:val="FF0000"/>
        <w:sz w:val="16"/>
        <w:szCs w:val="16"/>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6" w15:restartNumberingAfterBreak="0">
    <w:nsid w:val="76F44704"/>
    <w:multiLevelType w:val="singleLevel"/>
    <w:tmpl w:val="58F64056"/>
    <w:lvl w:ilvl="0">
      <w:start w:val="21"/>
      <w:numFmt w:val="upperRoman"/>
      <w:lvlText w:val="%1. "/>
      <w:legacy w:legacy="1" w:legacySpace="0" w:legacyIndent="283"/>
      <w:lvlJc w:val="left"/>
      <w:pPr>
        <w:ind w:left="283" w:hanging="283"/>
      </w:pPr>
      <w:rPr>
        <w:b w:val="0"/>
        <w:i w:val="0"/>
        <w:sz w:val="24"/>
      </w:rPr>
    </w:lvl>
  </w:abstractNum>
  <w:abstractNum w:abstractNumId="37" w15:restartNumberingAfterBreak="0">
    <w:nsid w:val="773A58D5"/>
    <w:multiLevelType w:val="hybridMultilevel"/>
    <w:tmpl w:val="758C18C6"/>
    <w:lvl w:ilvl="0" w:tplc="D554B820">
      <w:start w:val="1"/>
      <w:numFmt w:val="decimal"/>
      <w:lvlText w:val="%1."/>
      <w:lvlJc w:val="left"/>
      <w:pPr>
        <w:ind w:left="927" w:hanging="360"/>
      </w:pPr>
    </w:lvl>
    <w:lvl w:ilvl="1" w:tplc="220A1E52">
      <w:start w:val="1"/>
      <w:numFmt w:val="lowerLetter"/>
      <w:lvlText w:val="%2."/>
      <w:lvlJc w:val="left"/>
      <w:pPr>
        <w:ind w:left="1647" w:hanging="360"/>
      </w:pPr>
    </w:lvl>
    <w:lvl w:ilvl="2" w:tplc="B0740514">
      <w:start w:val="1"/>
      <w:numFmt w:val="lowerRoman"/>
      <w:lvlText w:val="%3."/>
      <w:lvlJc w:val="right"/>
      <w:pPr>
        <w:ind w:left="2367" w:hanging="180"/>
      </w:pPr>
    </w:lvl>
    <w:lvl w:ilvl="3" w:tplc="1248B3BA">
      <w:start w:val="1"/>
      <w:numFmt w:val="decimal"/>
      <w:lvlText w:val="%4."/>
      <w:lvlJc w:val="left"/>
      <w:pPr>
        <w:ind w:left="3087" w:hanging="360"/>
      </w:pPr>
    </w:lvl>
    <w:lvl w:ilvl="4" w:tplc="92960E5E">
      <w:start w:val="1"/>
      <w:numFmt w:val="lowerLetter"/>
      <w:lvlText w:val="%5."/>
      <w:lvlJc w:val="left"/>
      <w:pPr>
        <w:ind w:left="3807" w:hanging="360"/>
      </w:pPr>
    </w:lvl>
    <w:lvl w:ilvl="5" w:tplc="78FE3E88">
      <w:start w:val="1"/>
      <w:numFmt w:val="lowerRoman"/>
      <w:lvlText w:val="%6."/>
      <w:lvlJc w:val="right"/>
      <w:pPr>
        <w:ind w:left="4527" w:hanging="180"/>
      </w:pPr>
    </w:lvl>
    <w:lvl w:ilvl="6" w:tplc="5364877C">
      <w:start w:val="1"/>
      <w:numFmt w:val="decimal"/>
      <w:lvlText w:val="%7."/>
      <w:lvlJc w:val="left"/>
      <w:pPr>
        <w:ind w:left="5247" w:hanging="360"/>
      </w:pPr>
    </w:lvl>
    <w:lvl w:ilvl="7" w:tplc="109CB7BA">
      <w:start w:val="1"/>
      <w:numFmt w:val="lowerLetter"/>
      <w:lvlText w:val="%8."/>
      <w:lvlJc w:val="left"/>
      <w:pPr>
        <w:ind w:left="5967" w:hanging="360"/>
      </w:pPr>
    </w:lvl>
    <w:lvl w:ilvl="8" w:tplc="F3EA1D52">
      <w:start w:val="1"/>
      <w:numFmt w:val="lowerRoman"/>
      <w:lvlText w:val="%9."/>
      <w:lvlJc w:val="right"/>
      <w:pPr>
        <w:ind w:left="6687" w:hanging="180"/>
      </w:pPr>
    </w:lvl>
  </w:abstractNum>
  <w:abstractNum w:abstractNumId="38" w15:restartNumberingAfterBreak="0">
    <w:nsid w:val="78EB2ACB"/>
    <w:multiLevelType w:val="singleLevel"/>
    <w:tmpl w:val="CC7A0C74"/>
    <w:lvl w:ilvl="0">
      <w:start w:val="19"/>
      <w:numFmt w:val="upperRoman"/>
      <w:lvlText w:val="%1. "/>
      <w:legacy w:legacy="1" w:legacySpace="0" w:legacyIndent="283"/>
      <w:lvlJc w:val="left"/>
      <w:pPr>
        <w:ind w:left="283" w:hanging="283"/>
      </w:pPr>
      <w:rPr>
        <w:b w:val="0"/>
        <w:i w:val="0"/>
        <w:sz w:val="24"/>
      </w:rPr>
    </w:lvl>
  </w:abstractNum>
  <w:abstractNum w:abstractNumId="39" w15:restartNumberingAfterBreak="0">
    <w:nsid w:val="7E473219"/>
    <w:multiLevelType w:val="singleLevel"/>
    <w:tmpl w:val="3A8ECF0E"/>
    <w:lvl w:ilvl="0">
      <w:start w:val="15"/>
      <w:numFmt w:val="upperRoman"/>
      <w:lvlText w:val="%1. "/>
      <w:legacy w:legacy="1" w:legacySpace="0" w:legacyIndent="283"/>
      <w:lvlJc w:val="left"/>
      <w:pPr>
        <w:ind w:left="283" w:hanging="283"/>
      </w:pPr>
      <w:rPr>
        <w:b w:val="0"/>
        <w:i w:val="0"/>
        <w:sz w:val="24"/>
      </w:rPr>
    </w:lvl>
  </w:abstractNum>
  <w:abstractNum w:abstractNumId="40" w15:restartNumberingAfterBreak="0">
    <w:nsid w:val="7EAF5F82"/>
    <w:multiLevelType w:val="hybridMultilevel"/>
    <w:tmpl w:val="A458428E"/>
    <w:lvl w:ilvl="0" w:tplc="C1F8FB7E">
      <w:start w:val="1"/>
      <w:numFmt w:val="bullet"/>
      <w:lvlText w:val="-"/>
      <w:lvlJc w:val="left"/>
      <w:pPr>
        <w:ind w:left="1215" w:hanging="360"/>
      </w:pPr>
      <w:rPr>
        <w:rFonts w:ascii="Arial" w:eastAsia="Times New Roman" w:hAnsi="Arial" w:cs="Arial" w:hint="default"/>
      </w:rPr>
    </w:lvl>
    <w:lvl w:ilvl="1" w:tplc="04240003" w:tentative="1">
      <w:start w:val="1"/>
      <w:numFmt w:val="bullet"/>
      <w:lvlText w:val="o"/>
      <w:lvlJc w:val="left"/>
      <w:pPr>
        <w:ind w:left="1935" w:hanging="360"/>
      </w:pPr>
      <w:rPr>
        <w:rFonts w:ascii="Courier New" w:hAnsi="Courier New" w:cs="Courier New" w:hint="default"/>
      </w:rPr>
    </w:lvl>
    <w:lvl w:ilvl="2" w:tplc="04240005" w:tentative="1">
      <w:start w:val="1"/>
      <w:numFmt w:val="bullet"/>
      <w:lvlText w:val=""/>
      <w:lvlJc w:val="left"/>
      <w:pPr>
        <w:ind w:left="2655" w:hanging="360"/>
      </w:pPr>
      <w:rPr>
        <w:rFonts w:ascii="Wingdings" w:hAnsi="Wingdings" w:hint="default"/>
      </w:rPr>
    </w:lvl>
    <w:lvl w:ilvl="3" w:tplc="04240001" w:tentative="1">
      <w:start w:val="1"/>
      <w:numFmt w:val="bullet"/>
      <w:lvlText w:val=""/>
      <w:lvlJc w:val="left"/>
      <w:pPr>
        <w:ind w:left="3375" w:hanging="360"/>
      </w:pPr>
      <w:rPr>
        <w:rFonts w:ascii="Symbol" w:hAnsi="Symbol" w:hint="default"/>
      </w:rPr>
    </w:lvl>
    <w:lvl w:ilvl="4" w:tplc="04240003" w:tentative="1">
      <w:start w:val="1"/>
      <w:numFmt w:val="bullet"/>
      <w:lvlText w:val="o"/>
      <w:lvlJc w:val="left"/>
      <w:pPr>
        <w:ind w:left="4095" w:hanging="360"/>
      </w:pPr>
      <w:rPr>
        <w:rFonts w:ascii="Courier New" w:hAnsi="Courier New" w:cs="Courier New" w:hint="default"/>
      </w:rPr>
    </w:lvl>
    <w:lvl w:ilvl="5" w:tplc="04240005" w:tentative="1">
      <w:start w:val="1"/>
      <w:numFmt w:val="bullet"/>
      <w:lvlText w:val=""/>
      <w:lvlJc w:val="left"/>
      <w:pPr>
        <w:ind w:left="4815" w:hanging="360"/>
      </w:pPr>
      <w:rPr>
        <w:rFonts w:ascii="Wingdings" w:hAnsi="Wingdings" w:hint="default"/>
      </w:rPr>
    </w:lvl>
    <w:lvl w:ilvl="6" w:tplc="04240001" w:tentative="1">
      <w:start w:val="1"/>
      <w:numFmt w:val="bullet"/>
      <w:lvlText w:val=""/>
      <w:lvlJc w:val="left"/>
      <w:pPr>
        <w:ind w:left="5535" w:hanging="360"/>
      </w:pPr>
      <w:rPr>
        <w:rFonts w:ascii="Symbol" w:hAnsi="Symbol" w:hint="default"/>
      </w:rPr>
    </w:lvl>
    <w:lvl w:ilvl="7" w:tplc="04240003" w:tentative="1">
      <w:start w:val="1"/>
      <w:numFmt w:val="bullet"/>
      <w:lvlText w:val="o"/>
      <w:lvlJc w:val="left"/>
      <w:pPr>
        <w:ind w:left="6255" w:hanging="360"/>
      </w:pPr>
      <w:rPr>
        <w:rFonts w:ascii="Courier New" w:hAnsi="Courier New" w:cs="Courier New" w:hint="default"/>
      </w:rPr>
    </w:lvl>
    <w:lvl w:ilvl="8" w:tplc="04240005" w:tentative="1">
      <w:start w:val="1"/>
      <w:numFmt w:val="bullet"/>
      <w:lvlText w:val=""/>
      <w:lvlJc w:val="left"/>
      <w:pPr>
        <w:ind w:left="6975" w:hanging="360"/>
      </w:pPr>
      <w:rPr>
        <w:rFonts w:ascii="Wingdings" w:hAnsi="Wingdings" w:hint="default"/>
      </w:rPr>
    </w:lvl>
  </w:abstractNum>
  <w:num w:numId="1" w16cid:durableId="468019460">
    <w:abstractNumId w:val="37"/>
  </w:num>
  <w:num w:numId="2" w16cid:durableId="1805155042">
    <w:abstractNumId w:val="17"/>
  </w:num>
  <w:num w:numId="3" w16cid:durableId="785007012">
    <w:abstractNumId w:val="28"/>
  </w:num>
  <w:num w:numId="4" w16cid:durableId="289751665">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5" w16cid:durableId="250043625">
    <w:abstractNumId w:val="2"/>
  </w:num>
  <w:num w:numId="6" w16cid:durableId="89744329">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7" w16cid:durableId="1806115393">
    <w:abstractNumId w:val="24"/>
  </w:num>
  <w:num w:numId="8" w16cid:durableId="1229683931">
    <w:abstractNumId w:val="31"/>
  </w:num>
  <w:num w:numId="9" w16cid:durableId="753625884">
    <w:abstractNumId w:val="18"/>
  </w:num>
  <w:num w:numId="10" w16cid:durableId="1984891370">
    <w:abstractNumId w:val="11"/>
  </w:num>
  <w:num w:numId="11" w16cid:durableId="2090537090">
    <w:abstractNumId w:val="7"/>
  </w:num>
  <w:num w:numId="12" w16cid:durableId="986590082">
    <w:abstractNumId w:val="39"/>
  </w:num>
  <w:num w:numId="13" w16cid:durableId="1345009095">
    <w:abstractNumId w:val="38"/>
  </w:num>
  <w:num w:numId="14" w16cid:durableId="581840170">
    <w:abstractNumId w:val="1"/>
  </w:num>
  <w:num w:numId="15" w16cid:durableId="1553425503">
    <w:abstractNumId w:val="36"/>
  </w:num>
  <w:num w:numId="16" w16cid:durableId="1387530148">
    <w:abstractNumId w:val="16"/>
  </w:num>
  <w:num w:numId="17" w16cid:durableId="954211407">
    <w:abstractNumId w:val="30"/>
  </w:num>
  <w:num w:numId="18" w16cid:durableId="345060088">
    <w:abstractNumId w:val="14"/>
  </w:num>
  <w:num w:numId="19" w16cid:durableId="1397969478">
    <w:abstractNumId w:val="22"/>
  </w:num>
  <w:num w:numId="20" w16cid:durableId="2051343747">
    <w:abstractNumId w:val="27"/>
  </w:num>
  <w:num w:numId="21" w16cid:durableId="699891172">
    <w:abstractNumId w:val="0"/>
    <w:lvlOverride w:ilvl="0">
      <w:lvl w:ilvl="0">
        <w:start w:val="1"/>
        <w:numFmt w:val="bullet"/>
        <w:lvlText w:val=""/>
        <w:legacy w:legacy="1" w:legacySpace="0" w:legacyIndent="283"/>
        <w:lvlJc w:val="left"/>
        <w:pPr>
          <w:ind w:left="850" w:hanging="283"/>
        </w:pPr>
        <w:rPr>
          <w:rFonts w:ascii="Arial" w:hAnsi="Arial" w:hint="default"/>
        </w:rPr>
      </w:lvl>
    </w:lvlOverride>
  </w:num>
  <w:num w:numId="22" w16cid:durableId="226065264">
    <w:abstractNumId w:val="32"/>
  </w:num>
  <w:num w:numId="23" w16cid:durableId="1295332335">
    <w:abstractNumId w:val="10"/>
  </w:num>
  <w:num w:numId="24" w16cid:durableId="459684905">
    <w:abstractNumId w:val="13"/>
  </w:num>
  <w:num w:numId="25" w16cid:durableId="53311554">
    <w:abstractNumId w:val="3"/>
  </w:num>
  <w:num w:numId="26" w16cid:durableId="83914957">
    <w:abstractNumId w:val="33"/>
  </w:num>
  <w:num w:numId="27" w16cid:durableId="1343124354">
    <w:abstractNumId w:val="20"/>
  </w:num>
  <w:num w:numId="28" w16cid:durableId="2000766234">
    <w:abstractNumId w:val="23"/>
  </w:num>
  <w:num w:numId="29" w16cid:durableId="95753021">
    <w:abstractNumId w:val="25"/>
  </w:num>
  <w:num w:numId="30" w16cid:durableId="919292295">
    <w:abstractNumId w:val="12"/>
  </w:num>
  <w:num w:numId="31" w16cid:durableId="1358432419">
    <w:abstractNumId w:val="40"/>
  </w:num>
  <w:num w:numId="32" w16cid:durableId="1301032374">
    <w:abstractNumId w:val="34"/>
  </w:num>
  <w:num w:numId="33" w16cid:durableId="1673949561">
    <w:abstractNumId w:val="10"/>
    <w:lvlOverride w:ilvl="0">
      <w:startOverride w:val="23"/>
    </w:lvlOverride>
  </w:num>
  <w:num w:numId="34" w16cid:durableId="2028210159">
    <w:abstractNumId w:val="4"/>
  </w:num>
  <w:num w:numId="35" w16cid:durableId="1340353472">
    <w:abstractNumId w:val="21"/>
  </w:num>
  <w:num w:numId="36" w16cid:durableId="1699814553">
    <w:abstractNumId w:val="35"/>
  </w:num>
  <w:num w:numId="37" w16cid:durableId="505176731">
    <w:abstractNumId w:val="15"/>
  </w:num>
  <w:num w:numId="38" w16cid:durableId="517499305">
    <w:abstractNumId w:val="19"/>
  </w:num>
  <w:num w:numId="39" w16cid:durableId="241765755">
    <w:abstractNumId w:val="5"/>
  </w:num>
  <w:num w:numId="40" w16cid:durableId="1211377632">
    <w:abstractNumId w:val="2"/>
  </w:num>
  <w:num w:numId="41" w16cid:durableId="1792439595">
    <w:abstractNumId w:val="10"/>
  </w:num>
  <w:num w:numId="42" w16cid:durableId="1635477408">
    <w:abstractNumId w:val="10"/>
  </w:num>
  <w:num w:numId="43" w16cid:durableId="1483080838">
    <w:abstractNumId w:val="9"/>
  </w:num>
  <w:num w:numId="44" w16cid:durableId="2093701102">
    <w:abstractNumId w:val="6"/>
  </w:num>
  <w:num w:numId="45" w16cid:durableId="1926962671">
    <w:abstractNumId w:val="26"/>
  </w:num>
  <w:num w:numId="46" w16cid:durableId="1813667500">
    <w:abstractNumId w:val="8"/>
  </w:num>
  <w:num w:numId="47" w16cid:durableId="1816677314">
    <w:abstractNumId w:val="29"/>
  </w:num>
  <w:num w:numId="48" w16cid:durableId="1708748666">
    <w:abstractNumId w:val="2"/>
  </w:num>
  <w:num w:numId="49" w16cid:durableId="2113621496">
    <w:abstractNumId w:val="2"/>
  </w:num>
  <w:num w:numId="50" w16cid:durableId="1378312442">
    <w:abstractNumId w:val="9"/>
  </w:num>
  <w:num w:numId="51" w16cid:durableId="1758091937">
    <w:abstractNumId w:val="9"/>
  </w:num>
  <w:num w:numId="52" w16cid:durableId="1172068153">
    <w:abstractNumId w:val="9"/>
  </w:num>
  <w:num w:numId="53" w16cid:durableId="603852642">
    <w:abstractNumId w:val="9"/>
  </w:num>
  <w:num w:numId="54" w16cid:durableId="1536579252">
    <w:abstractNumId w:val="9"/>
  </w:num>
  <w:num w:numId="55" w16cid:durableId="1664358220">
    <w:abstractNumId w:val="26"/>
  </w:num>
  <w:num w:numId="56" w16cid:durableId="1766077934">
    <w:abstractNumId w:val="2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04"/>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02BB"/>
    <w:rsid w:val="0000419E"/>
    <w:rsid w:val="00014BDC"/>
    <w:rsid w:val="0002147A"/>
    <w:rsid w:val="000253CB"/>
    <w:rsid w:val="00027772"/>
    <w:rsid w:val="0003184B"/>
    <w:rsid w:val="00040CE3"/>
    <w:rsid w:val="000450CB"/>
    <w:rsid w:val="00053E60"/>
    <w:rsid w:val="00054C92"/>
    <w:rsid w:val="00061166"/>
    <w:rsid w:val="0006645E"/>
    <w:rsid w:val="000706EC"/>
    <w:rsid w:val="000715A2"/>
    <w:rsid w:val="000736EA"/>
    <w:rsid w:val="00075B34"/>
    <w:rsid w:val="00080FD6"/>
    <w:rsid w:val="00083275"/>
    <w:rsid w:val="00084381"/>
    <w:rsid w:val="00091B0E"/>
    <w:rsid w:val="00093159"/>
    <w:rsid w:val="00093593"/>
    <w:rsid w:val="0009415C"/>
    <w:rsid w:val="00095765"/>
    <w:rsid w:val="000A0351"/>
    <w:rsid w:val="000A2308"/>
    <w:rsid w:val="000A5766"/>
    <w:rsid w:val="000C3780"/>
    <w:rsid w:val="000D1E1F"/>
    <w:rsid w:val="000E0B15"/>
    <w:rsid w:val="000E2586"/>
    <w:rsid w:val="000E305A"/>
    <w:rsid w:val="000E4004"/>
    <w:rsid w:val="000E4B69"/>
    <w:rsid w:val="000F071F"/>
    <w:rsid w:val="000F1D5B"/>
    <w:rsid w:val="000F7A75"/>
    <w:rsid w:val="00102C88"/>
    <w:rsid w:val="001063F4"/>
    <w:rsid w:val="00110629"/>
    <w:rsid w:val="001108C6"/>
    <w:rsid w:val="001176F7"/>
    <w:rsid w:val="00117B5D"/>
    <w:rsid w:val="001222A3"/>
    <w:rsid w:val="00122559"/>
    <w:rsid w:val="00126F56"/>
    <w:rsid w:val="001303D1"/>
    <w:rsid w:val="0014257A"/>
    <w:rsid w:val="00144A8D"/>
    <w:rsid w:val="00145F4D"/>
    <w:rsid w:val="0014725B"/>
    <w:rsid w:val="001530DD"/>
    <w:rsid w:val="00157DED"/>
    <w:rsid w:val="00160083"/>
    <w:rsid w:val="00164D54"/>
    <w:rsid w:val="00165033"/>
    <w:rsid w:val="00166327"/>
    <w:rsid w:val="00173CCE"/>
    <w:rsid w:val="0017528A"/>
    <w:rsid w:val="001757EB"/>
    <w:rsid w:val="00175B71"/>
    <w:rsid w:val="0017688C"/>
    <w:rsid w:val="0018509B"/>
    <w:rsid w:val="00191265"/>
    <w:rsid w:val="001939E5"/>
    <w:rsid w:val="001A2A72"/>
    <w:rsid w:val="001A5687"/>
    <w:rsid w:val="001A63DD"/>
    <w:rsid w:val="001B3938"/>
    <w:rsid w:val="001C2D35"/>
    <w:rsid w:val="001E48E2"/>
    <w:rsid w:val="001E4F52"/>
    <w:rsid w:val="001F466D"/>
    <w:rsid w:val="001F665D"/>
    <w:rsid w:val="00201B88"/>
    <w:rsid w:val="00212D30"/>
    <w:rsid w:val="00216E96"/>
    <w:rsid w:val="00225AA3"/>
    <w:rsid w:val="00232249"/>
    <w:rsid w:val="0024003F"/>
    <w:rsid w:val="00247B1F"/>
    <w:rsid w:val="00251D26"/>
    <w:rsid w:val="00254B3F"/>
    <w:rsid w:val="00254C7D"/>
    <w:rsid w:val="00260BE6"/>
    <w:rsid w:val="00261A1B"/>
    <w:rsid w:val="0027110C"/>
    <w:rsid w:val="0028122D"/>
    <w:rsid w:val="00284C8C"/>
    <w:rsid w:val="00291181"/>
    <w:rsid w:val="0029299B"/>
    <w:rsid w:val="002A2FA1"/>
    <w:rsid w:val="002A4D6E"/>
    <w:rsid w:val="002A763C"/>
    <w:rsid w:val="002B6491"/>
    <w:rsid w:val="002D1827"/>
    <w:rsid w:val="002D7AC8"/>
    <w:rsid w:val="002E65E7"/>
    <w:rsid w:val="002F2705"/>
    <w:rsid w:val="00315391"/>
    <w:rsid w:val="00316438"/>
    <w:rsid w:val="00324D48"/>
    <w:rsid w:val="00330C6F"/>
    <w:rsid w:val="003356C9"/>
    <w:rsid w:val="003374BE"/>
    <w:rsid w:val="003401C6"/>
    <w:rsid w:val="00341D75"/>
    <w:rsid w:val="00346E1B"/>
    <w:rsid w:val="003544EB"/>
    <w:rsid w:val="0035A5A1"/>
    <w:rsid w:val="00360EFE"/>
    <w:rsid w:val="00362FFE"/>
    <w:rsid w:val="00363E15"/>
    <w:rsid w:val="00363E4F"/>
    <w:rsid w:val="00364492"/>
    <w:rsid w:val="0037466B"/>
    <w:rsid w:val="00375D06"/>
    <w:rsid w:val="003777D2"/>
    <w:rsid w:val="00377B39"/>
    <w:rsid w:val="00397CC3"/>
    <w:rsid w:val="003B2F9F"/>
    <w:rsid w:val="003C12C4"/>
    <w:rsid w:val="003C31AF"/>
    <w:rsid w:val="003C6371"/>
    <w:rsid w:val="003D6C1E"/>
    <w:rsid w:val="003E0AD5"/>
    <w:rsid w:val="003E5588"/>
    <w:rsid w:val="003E78C5"/>
    <w:rsid w:val="003F11A0"/>
    <w:rsid w:val="00400ED3"/>
    <w:rsid w:val="00402124"/>
    <w:rsid w:val="004034B4"/>
    <w:rsid w:val="0041771A"/>
    <w:rsid w:val="004202E0"/>
    <w:rsid w:val="00420C5D"/>
    <w:rsid w:val="00422A1B"/>
    <w:rsid w:val="004233F4"/>
    <w:rsid w:val="00424FBF"/>
    <w:rsid w:val="0042640D"/>
    <w:rsid w:val="00433AD0"/>
    <w:rsid w:val="00435D4E"/>
    <w:rsid w:val="00447BA0"/>
    <w:rsid w:val="00451116"/>
    <w:rsid w:val="00452392"/>
    <w:rsid w:val="00453B88"/>
    <w:rsid w:val="0046504F"/>
    <w:rsid w:val="00465F3A"/>
    <w:rsid w:val="004758B1"/>
    <w:rsid w:val="00475975"/>
    <w:rsid w:val="004778E6"/>
    <w:rsid w:val="0049066A"/>
    <w:rsid w:val="004A1604"/>
    <w:rsid w:val="004A31D3"/>
    <w:rsid w:val="004A391A"/>
    <w:rsid w:val="004A63F5"/>
    <w:rsid w:val="004A75B6"/>
    <w:rsid w:val="004B3FDD"/>
    <w:rsid w:val="004B6A28"/>
    <w:rsid w:val="004C13A6"/>
    <w:rsid w:val="004C2E37"/>
    <w:rsid w:val="004E28F1"/>
    <w:rsid w:val="004E58DA"/>
    <w:rsid w:val="004E6EEF"/>
    <w:rsid w:val="004F27DD"/>
    <w:rsid w:val="00514F17"/>
    <w:rsid w:val="00515531"/>
    <w:rsid w:val="00515D50"/>
    <w:rsid w:val="00520010"/>
    <w:rsid w:val="005411D1"/>
    <w:rsid w:val="005436CF"/>
    <w:rsid w:val="005443AA"/>
    <w:rsid w:val="00545CA9"/>
    <w:rsid w:val="00546A53"/>
    <w:rsid w:val="005618DB"/>
    <w:rsid w:val="00565040"/>
    <w:rsid w:val="00580F9B"/>
    <w:rsid w:val="005827F0"/>
    <w:rsid w:val="00585929"/>
    <w:rsid w:val="00585CFB"/>
    <w:rsid w:val="005900CB"/>
    <w:rsid w:val="005A3CEF"/>
    <w:rsid w:val="005C4CC7"/>
    <w:rsid w:val="005C61A1"/>
    <w:rsid w:val="005C6202"/>
    <w:rsid w:val="005D0E1A"/>
    <w:rsid w:val="005D5951"/>
    <w:rsid w:val="005D5EEB"/>
    <w:rsid w:val="005D7510"/>
    <w:rsid w:val="005F1B56"/>
    <w:rsid w:val="00604DFF"/>
    <w:rsid w:val="006123D9"/>
    <w:rsid w:val="00613DCD"/>
    <w:rsid w:val="006144C4"/>
    <w:rsid w:val="0061471B"/>
    <w:rsid w:val="00621D6F"/>
    <w:rsid w:val="00632DA1"/>
    <w:rsid w:val="00633D43"/>
    <w:rsid w:val="0064125E"/>
    <w:rsid w:val="00651450"/>
    <w:rsid w:val="006530C3"/>
    <w:rsid w:val="00655080"/>
    <w:rsid w:val="0066119A"/>
    <w:rsid w:val="00667C9C"/>
    <w:rsid w:val="006709C4"/>
    <w:rsid w:val="0067797D"/>
    <w:rsid w:val="00682828"/>
    <w:rsid w:val="0069375B"/>
    <w:rsid w:val="006A1A2B"/>
    <w:rsid w:val="006A4591"/>
    <w:rsid w:val="006A53B1"/>
    <w:rsid w:val="006B0BE5"/>
    <w:rsid w:val="006B24DB"/>
    <w:rsid w:val="006B46B6"/>
    <w:rsid w:val="006B5BD0"/>
    <w:rsid w:val="006C2A59"/>
    <w:rsid w:val="006C66D6"/>
    <w:rsid w:val="006C77D1"/>
    <w:rsid w:val="006D5B77"/>
    <w:rsid w:val="006E101D"/>
    <w:rsid w:val="006E2647"/>
    <w:rsid w:val="006E2AE4"/>
    <w:rsid w:val="006E7C06"/>
    <w:rsid w:val="006F1D6E"/>
    <w:rsid w:val="006F2021"/>
    <w:rsid w:val="006F70F9"/>
    <w:rsid w:val="0070044B"/>
    <w:rsid w:val="00712EC0"/>
    <w:rsid w:val="00715BC8"/>
    <w:rsid w:val="00721106"/>
    <w:rsid w:val="007274BB"/>
    <w:rsid w:val="0073141F"/>
    <w:rsid w:val="00735984"/>
    <w:rsid w:val="00735D98"/>
    <w:rsid w:val="00737093"/>
    <w:rsid w:val="0074441B"/>
    <w:rsid w:val="00744E61"/>
    <w:rsid w:val="00746A0D"/>
    <w:rsid w:val="00746D62"/>
    <w:rsid w:val="007500D8"/>
    <w:rsid w:val="0077279B"/>
    <w:rsid w:val="00774823"/>
    <w:rsid w:val="00786A32"/>
    <w:rsid w:val="007902BB"/>
    <w:rsid w:val="00795FC1"/>
    <w:rsid w:val="007A1A43"/>
    <w:rsid w:val="007A32E6"/>
    <w:rsid w:val="007A56CA"/>
    <w:rsid w:val="007B0EEC"/>
    <w:rsid w:val="007B4376"/>
    <w:rsid w:val="007C3B42"/>
    <w:rsid w:val="007E0C96"/>
    <w:rsid w:val="007F1FE4"/>
    <w:rsid w:val="007F4273"/>
    <w:rsid w:val="00800FE2"/>
    <w:rsid w:val="00802570"/>
    <w:rsid w:val="00804FCE"/>
    <w:rsid w:val="0080530D"/>
    <w:rsid w:val="00806313"/>
    <w:rsid w:val="00820BFB"/>
    <w:rsid w:val="0082323A"/>
    <w:rsid w:val="008272C1"/>
    <w:rsid w:val="00835BC7"/>
    <w:rsid w:val="00850B51"/>
    <w:rsid w:val="008567A4"/>
    <w:rsid w:val="00856967"/>
    <w:rsid w:val="00860BDB"/>
    <w:rsid w:val="0086621F"/>
    <w:rsid w:val="00867F2B"/>
    <w:rsid w:val="00875B45"/>
    <w:rsid w:val="008850C9"/>
    <w:rsid w:val="0089073A"/>
    <w:rsid w:val="00892E78"/>
    <w:rsid w:val="008A0730"/>
    <w:rsid w:val="008B06D1"/>
    <w:rsid w:val="008B07C0"/>
    <w:rsid w:val="008B5F9E"/>
    <w:rsid w:val="008C1E43"/>
    <w:rsid w:val="008F183E"/>
    <w:rsid w:val="009059FB"/>
    <w:rsid w:val="00905BBD"/>
    <w:rsid w:val="009139C5"/>
    <w:rsid w:val="0091597F"/>
    <w:rsid w:val="0092166A"/>
    <w:rsid w:val="00923D15"/>
    <w:rsid w:val="00924BF6"/>
    <w:rsid w:val="00940247"/>
    <w:rsid w:val="00941AB9"/>
    <w:rsid w:val="0094523A"/>
    <w:rsid w:val="0095402A"/>
    <w:rsid w:val="0096095C"/>
    <w:rsid w:val="00976355"/>
    <w:rsid w:val="0098000D"/>
    <w:rsid w:val="009929CB"/>
    <w:rsid w:val="009B5322"/>
    <w:rsid w:val="009C221C"/>
    <w:rsid w:val="009C30F7"/>
    <w:rsid w:val="009C3EC4"/>
    <w:rsid w:val="009D6A9D"/>
    <w:rsid w:val="009D7385"/>
    <w:rsid w:val="009E0DAF"/>
    <w:rsid w:val="009E240F"/>
    <w:rsid w:val="009F6D59"/>
    <w:rsid w:val="009F7C3E"/>
    <w:rsid w:val="00A01DEA"/>
    <w:rsid w:val="00A06461"/>
    <w:rsid w:val="00A078AD"/>
    <w:rsid w:val="00A108A4"/>
    <w:rsid w:val="00A1166C"/>
    <w:rsid w:val="00A17A5A"/>
    <w:rsid w:val="00A24777"/>
    <w:rsid w:val="00A251BC"/>
    <w:rsid w:val="00A31E31"/>
    <w:rsid w:val="00A37EAA"/>
    <w:rsid w:val="00A60B54"/>
    <w:rsid w:val="00A62936"/>
    <w:rsid w:val="00A64FA7"/>
    <w:rsid w:val="00A65D00"/>
    <w:rsid w:val="00A70EFD"/>
    <w:rsid w:val="00A70FCD"/>
    <w:rsid w:val="00A7266F"/>
    <w:rsid w:val="00A74002"/>
    <w:rsid w:val="00A77A82"/>
    <w:rsid w:val="00A854F7"/>
    <w:rsid w:val="00A85C8D"/>
    <w:rsid w:val="00A97B6B"/>
    <w:rsid w:val="00AA3182"/>
    <w:rsid w:val="00AA36BD"/>
    <w:rsid w:val="00AA4403"/>
    <w:rsid w:val="00AB59BE"/>
    <w:rsid w:val="00AB717D"/>
    <w:rsid w:val="00AC4EB8"/>
    <w:rsid w:val="00AC5B80"/>
    <w:rsid w:val="00AC61F8"/>
    <w:rsid w:val="00AD20F1"/>
    <w:rsid w:val="00AD35E8"/>
    <w:rsid w:val="00AD3B8A"/>
    <w:rsid w:val="00AD7DEC"/>
    <w:rsid w:val="00AE047E"/>
    <w:rsid w:val="00AE39B2"/>
    <w:rsid w:val="00AE48B3"/>
    <w:rsid w:val="00AE4BE7"/>
    <w:rsid w:val="00AE689F"/>
    <w:rsid w:val="00AE7FBB"/>
    <w:rsid w:val="00AF3502"/>
    <w:rsid w:val="00AF43FF"/>
    <w:rsid w:val="00B00EF7"/>
    <w:rsid w:val="00B00FC9"/>
    <w:rsid w:val="00B02510"/>
    <w:rsid w:val="00B0296D"/>
    <w:rsid w:val="00B032D4"/>
    <w:rsid w:val="00B14122"/>
    <w:rsid w:val="00B1426F"/>
    <w:rsid w:val="00B173DA"/>
    <w:rsid w:val="00B36934"/>
    <w:rsid w:val="00B553E0"/>
    <w:rsid w:val="00B7E16D"/>
    <w:rsid w:val="00B8445D"/>
    <w:rsid w:val="00B95133"/>
    <w:rsid w:val="00BB414F"/>
    <w:rsid w:val="00BB4A8A"/>
    <w:rsid w:val="00BC4E18"/>
    <w:rsid w:val="00BC5F74"/>
    <w:rsid w:val="00BC5FB4"/>
    <w:rsid w:val="00BD1C25"/>
    <w:rsid w:val="00BD7804"/>
    <w:rsid w:val="00BE1239"/>
    <w:rsid w:val="00BE2729"/>
    <w:rsid w:val="00BE5BD1"/>
    <w:rsid w:val="00BE6334"/>
    <w:rsid w:val="00BF022E"/>
    <w:rsid w:val="00C03B69"/>
    <w:rsid w:val="00C06160"/>
    <w:rsid w:val="00C069BE"/>
    <w:rsid w:val="00C15B1D"/>
    <w:rsid w:val="00C27C48"/>
    <w:rsid w:val="00C33126"/>
    <w:rsid w:val="00C37EC6"/>
    <w:rsid w:val="00C47FC3"/>
    <w:rsid w:val="00C53702"/>
    <w:rsid w:val="00C55C50"/>
    <w:rsid w:val="00C560C1"/>
    <w:rsid w:val="00C63749"/>
    <w:rsid w:val="00C65F8C"/>
    <w:rsid w:val="00C73350"/>
    <w:rsid w:val="00C75DD8"/>
    <w:rsid w:val="00C816ED"/>
    <w:rsid w:val="00C870F6"/>
    <w:rsid w:val="00C906ED"/>
    <w:rsid w:val="00C95FEB"/>
    <w:rsid w:val="00CB2977"/>
    <w:rsid w:val="00CB635F"/>
    <w:rsid w:val="00CC2561"/>
    <w:rsid w:val="00CC389F"/>
    <w:rsid w:val="00CC7F9B"/>
    <w:rsid w:val="00CD75D9"/>
    <w:rsid w:val="00CE16B8"/>
    <w:rsid w:val="00CE1F22"/>
    <w:rsid w:val="00CE2E93"/>
    <w:rsid w:val="00CE481E"/>
    <w:rsid w:val="00CE791B"/>
    <w:rsid w:val="00CEF454"/>
    <w:rsid w:val="00CF0CE3"/>
    <w:rsid w:val="00CF0E07"/>
    <w:rsid w:val="00D0233A"/>
    <w:rsid w:val="00D113CB"/>
    <w:rsid w:val="00D142E6"/>
    <w:rsid w:val="00D149E6"/>
    <w:rsid w:val="00D2671C"/>
    <w:rsid w:val="00D321EF"/>
    <w:rsid w:val="00D332A5"/>
    <w:rsid w:val="00D45A0B"/>
    <w:rsid w:val="00D507C4"/>
    <w:rsid w:val="00D513EB"/>
    <w:rsid w:val="00D554DC"/>
    <w:rsid w:val="00D65BCB"/>
    <w:rsid w:val="00D66AF9"/>
    <w:rsid w:val="00D75868"/>
    <w:rsid w:val="00D81682"/>
    <w:rsid w:val="00D82680"/>
    <w:rsid w:val="00D83415"/>
    <w:rsid w:val="00D83FAD"/>
    <w:rsid w:val="00D8697C"/>
    <w:rsid w:val="00D91358"/>
    <w:rsid w:val="00D93444"/>
    <w:rsid w:val="00D95C1D"/>
    <w:rsid w:val="00D9671A"/>
    <w:rsid w:val="00DB5232"/>
    <w:rsid w:val="00DC5A26"/>
    <w:rsid w:val="00DC6D7C"/>
    <w:rsid w:val="00DD26CE"/>
    <w:rsid w:val="00DD2D7D"/>
    <w:rsid w:val="00DD43CA"/>
    <w:rsid w:val="00DD5C34"/>
    <w:rsid w:val="00DE03D9"/>
    <w:rsid w:val="00DE08A5"/>
    <w:rsid w:val="00DE24D1"/>
    <w:rsid w:val="00DF028F"/>
    <w:rsid w:val="00E051B2"/>
    <w:rsid w:val="00E13A97"/>
    <w:rsid w:val="00E200BA"/>
    <w:rsid w:val="00E24776"/>
    <w:rsid w:val="00E26284"/>
    <w:rsid w:val="00E273A5"/>
    <w:rsid w:val="00E35657"/>
    <w:rsid w:val="00E36C92"/>
    <w:rsid w:val="00E40B51"/>
    <w:rsid w:val="00E47AB4"/>
    <w:rsid w:val="00E5338B"/>
    <w:rsid w:val="00E704B4"/>
    <w:rsid w:val="00E746C8"/>
    <w:rsid w:val="00E77DA3"/>
    <w:rsid w:val="00E84176"/>
    <w:rsid w:val="00E85620"/>
    <w:rsid w:val="00E87F3A"/>
    <w:rsid w:val="00E915A1"/>
    <w:rsid w:val="00E9244C"/>
    <w:rsid w:val="00EA394A"/>
    <w:rsid w:val="00EA40F4"/>
    <w:rsid w:val="00EA587A"/>
    <w:rsid w:val="00EB14A0"/>
    <w:rsid w:val="00EB3BFA"/>
    <w:rsid w:val="00EB4EE0"/>
    <w:rsid w:val="00EB5F91"/>
    <w:rsid w:val="00EC435F"/>
    <w:rsid w:val="00EC7820"/>
    <w:rsid w:val="00ED08CF"/>
    <w:rsid w:val="00EE093E"/>
    <w:rsid w:val="00EE334A"/>
    <w:rsid w:val="00EE7F2A"/>
    <w:rsid w:val="00EF11D9"/>
    <w:rsid w:val="00F15CD9"/>
    <w:rsid w:val="00F2207C"/>
    <w:rsid w:val="00F3046A"/>
    <w:rsid w:val="00F34F4A"/>
    <w:rsid w:val="00F4773D"/>
    <w:rsid w:val="00F51CC1"/>
    <w:rsid w:val="00F75ADE"/>
    <w:rsid w:val="00F8113F"/>
    <w:rsid w:val="00F86CC5"/>
    <w:rsid w:val="00F86E96"/>
    <w:rsid w:val="00F9328C"/>
    <w:rsid w:val="00FA6B7C"/>
    <w:rsid w:val="00FB69F5"/>
    <w:rsid w:val="00FC68A4"/>
    <w:rsid w:val="00FD1643"/>
    <w:rsid w:val="00FD2CA4"/>
    <w:rsid w:val="00FD31F5"/>
    <w:rsid w:val="00FD5716"/>
    <w:rsid w:val="00FE1A14"/>
    <w:rsid w:val="0100C231"/>
    <w:rsid w:val="01295289"/>
    <w:rsid w:val="012C792B"/>
    <w:rsid w:val="01569763"/>
    <w:rsid w:val="01679EB5"/>
    <w:rsid w:val="01694AB2"/>
    <w:rsid w:val="017A49B6"/>
    <w:rsid w:val="01AA8610"/>
    <w:rsid w:val="01B4C7F3"/>
    <w:rsid w:val="01D9C710"/>
    <w:rsid w:val="01FB3997"/>
    <w:rsid w:val="020A0AA4"/>
    <w:rsid w:val="023B2A9D"/>
    <w:rsid w:val="025F58E0"/>
    <w:rsid w:val="027BC7ED"/>
    <w:rsid w:val="028D9496"/>
    <w:rsid w:val="02C00F75"/>
    <w:rsid w:val="02D59407"/>
    <w:rsid w:val="02DAAE27"/>
    <w:rsid w:val="02EEEBF1"/>
    <w:rsid w:val="02F7F57D"/>
    <w:rsid w:val="03090ADA"/>
    <w:rsid w:val="0312FCAB"/>
    <w:rsid w:val="032111D8"/>
    <w:rsid w:val="03301F83"/>
    <w:rsid w:val="03327CF1"/>
    <w:rsid w:val="034D08E7"/>
    <w:rsid w:val="037554CB"/>
    <w:rsid w:val="0396138D"/>
    <w:rsid w:val="03F8D17C"/>
    <w:rsid w:val="043DCE4C"/>
    <w:rsid w:val="045E4CBD"/>
    <w:rsid w:val="047DB5E7"/>
    <w:rsid w:val="04C17652"/>
    <w:rsid w:val="04CD0FB9"/>
    <w:rsid w:val="0509BC3D"/>
    <w:rsid w:val="051BA5F6"/>
    <w:rsid w:val="05375E55"/>
    <w:rsid w:val="057FBC07"/>
    <w:rsid w:val="059469B5"/>
    <w:rsid w:val="05BD8F7F"/>
    <w:rsid w:val="05D8E2BA"/>
    <w:rsid w:val="05E02E93"/>
    <w:rsid w:val="06081BBF"/>
    <w:rsid w:val="06092F76"/>
    <w:rsid w:val="061EC11F"/>
    <w:rsid w:val="06584D0E"/>
    <w:rsid w:val="06669B9A"/>
    <w:rsid w:val="06684836"/>
    <w:rsid w:val="0669CE0C"/>
    <w:rsid w:val="066F10E6"/>
    <w:rsid w:val="069F8EA6"/>
    <w:rsid w:val="06A307F0"/>
    <w:rsid w:val="06CFEBA9"/>
    <w:rsid w:val="06E0B75D"/>
    <w:rsid w:val="06F41CDA"/>
    <w:rsid w:val="06F64D2A"/>
    <w:rsid w:val="07097333"/>
    <w:rsid w:val="07530D44"/>
    <w:rsid w:val="0763F480"/>
    <w:rsid w:val="07917465"/>
    <w:rsid w:val="07CEF9C7"/>
    <w:rsid w:val="07CF782A"/>
    <w:rsid w:val="07E698D5"/>
    <w:rsid w:val="07ED979D"/>
    <w:rsid w:val="083D3143"/>
    <w:rsid w:val="085A77AC"/>
    <w:rsid w:val="085BC63F"/>
    <w:rsid w:val="0870BF8F"/>
    <w:rsid w:val="08B1079B"/>
    <w:rsid w:val="08B4DD50"/>
    <w:rsid w:val="08B729CB"/>
    <w:rsid w:val="08D99E34"/>
    <w:rsid w:val="08F82381"/>
    <w:rsid w:val="093893B8"/>
    <w:rsid w:val="09742EF5"/>
    <w:rsid w:val="098AEA6A"/>
    <w:rsid w:val="098B77BD"/>
    <w:rsid w:val="09D7BAD1"/>
    <w:rsid w:val="09E838BC"/>
    <w:rsid w:val="09FAEFF7"/>
    <w:rsid w:val="09FB9830"/>
    <w:rsid w:val="0A5A8A15"/>
    <w:rsid w:val="0A646FBC"/>
    <w:rsid w:val="0A6CB3BF"/>
    <w:rsid w:val="0AB8830B"/>
    <w:rsid w:val="0AB95E7D"/>
    <w:rsid w:val="0ABBBCC5"/>
    <w:rsid w:val="0AC6C9D7"/>
    <w:rsid w:val="0ACDF4E1"/>
    <w:rsid w:val="0AF8E105"/>
    <w:rsid w:val="0AFC6D18"/>
    <w:rsid w:val="0B0B16CF"/>
    <w:rsid w:val="0B181547"/>
    <w:rsid w:val="0B1E7217"/>
    <w:rsid w:val="0B3567F7"/>
    <w:rsid w:val="0B3D3EAB"/>
    <w:rsid w:val="0B529EB6"/>
    <w:rsid w:val="0B5D7B72"/>
    <w:rsid w:val="0B72AB0E"/>
    <w:rsid w:val="0B93C998"/>
    <w:rsid w:val="0BB317AF"/>
    <w:rsid w:val="0BC0646E"/>
    <w:rsid w:val="0BECED14"/>
    <w:rsid w:val="0BFF55CE"/>
    <w:rsid w:val="0C3D28BE"/>
    <w:rsid w:val="0C40AC1C"/>
    <w:rsid w:val="0C7FD874"/>
    <w:rsid w:val="0CA0C08E"/>
    <w:rsid w:val="0CAF538A"/>
    <w:rsid w:val="0CB2D57F"/>
    <w:rsid w:val="0CB8F2FA"/>
    <w:rsid w:val="0D2A9DF3"/>
    <w:rsid w:val="0D4F85F8"/>
    <w:rsid w:val="0D4FEEDD"/>
    <w:rsid w:val="0D80928B"/>
    <w:rsid w:val="0D900238"/>
    <w:rsid w:val="0DA8DA15"/>
    <w:rsid w:val="0DB2106D"/>
    <w:rsid w:val="0DB63083"/>
    <w:rsid w:val="0DFB7465"/>
    <w:rsid w:val="0E131102"/>
    <w:rsid w:val="0E3E3A43"/>
    <w:rsid w:val="0E43A770"/>
    <w:rsid w:val="0E67DC61"/>
    <w:rsid w:val="0E6FA42E"/>
    <w:rsid w:val="0E7EB018"/>
    <w:rsid w:val="0EA31520"/>
    <w:rsid w:val="0EB3D8AB"/>
    <w:rsid w:val="0ED36A40"/>
    <w:rsid w:val="0ED8F3B0"/>
    <w:rsid w:val="0EEC50CC"/>
    <w:rsid w:val="0F09CDAA"/>
    <w:rsid w:val="0F13D1BB"/>
    <w:rsid w:val="0F2AD7BF"/>
    <w:rsid w:val="0F3BB80A"/>
    <w:rsid w:val="0F49FEAE"/>
    <w:rsid w:val="0F790440"/>
    <w:rsid w:val="0F921FF5"/>
    <w:rsid w:val="0FC57F48"/>
    <w:rsid w:val="0FD52E41"/>
    <w:rsid w:val="0FE63742"/>
    <w:rsid w:val="100AD83C"/>
    <w:rsid w:val="100EA384"/>
    <w:rsid w:val="102799C1"/>
    <w:rsid w:val="1031848F"/>
    <w:rsid w:val="105EECAE"/>
    <w:rsid w:val="10C122B2"/>
    <w:rsid w:val="10DA7B5A"/>
    <w:rsid w:val="1108C95B"/>
    <w:rsid w:val="1114E247"/>
    <w:rsid w:val="1129FA6D"/>
    <w:rsid w:val="1130E248"/>
    <w:rsid w:val="114C24A7"/>
    <w:rsid w:val="115A32E7"/>
    <w:rsid w:val="118707CD"/>
    <w:rsid w:val="11C6AE78"/>
    <w:rsid w:val="11C93706"/>
    <w:rsid w:val="11F9A2B5"/>
    <w:rsid w:val="12151474"/>
    <w:rsid w:val="121D94ED"/>
    <w:rsid w:val="122A94C7"/>
    <w:rsid w:val="123881F5"/>
    <w:rsid w:val="123EBE0D"/>
    <w:rsid w:val="124F67D6"/>
    <w:rsid w:val="12506A07"/>
    <w:rsid w:val="1266E9F2"/>
    <w:rsid w:val="12B90033"/>
    <w:rsid w:val="12F55B84"/>
    <w:rsid w:val="12FB48C9"/>
    <w:rsid w:val="1341CB39"/>
    <w:rsid w:val="135912DD"/>
    <w:rsid w:val="137F81E8"/>
    <w:rsid w:val="1392D29D"/>
    <w:rsid w:val="13AE094D"/>
    <w:rsid w:val="13AFD5B1"/>
    <w:rsid w:val="13B34CE5"/>
    <w:rsid w:val="13D257B7"/>
    <w:rsid w:val="13EC7BB3"/>
    <w:rsid w:val="13F38527"/>
    <w:rsid w:val="147C4571"/>
    <w:rsid w:val="1491DBC0"/>
    <w:rsid w:val="14A87418"/>
    <w:rsid w:val="14AB74A4"/>
    <w:rsid w:val="15075C66"/>
    <w:rsid w:val="15234B01"/>
    <w:rsid w:val="153C1248"/>
    <w:rsid w:val="155F5A07"/>
    <w:rsid w:val="1564C0D8"/>
    <w:rsid w:val="1564FE84"/>
    <w:rsid w:val="156B4A8B"/>
    <w:rsid w:val="158B691A"/>
    <w:rsid w:val="158CE5B6"/>
    <w:rsid w:val="15A33D14"/>
    <w:rsid w:val="15B55B2C"/>
    <w:rsid w:val="15B71FA2"/>
    <w:rsid w:val="15C1B78E"/>
    <w:rsid w:val="15C31091"/>
    <w:rsid w:val="15D3B6F1"/>
    <w:rsid w:val="15F8C941"/>
    <w:rsid w:val="16028122"/>
    <w:rsid w:val="160FDC90"/>
    <w:rsid w:val="1628525C"/>
    <w:rsid w:val="16720CEF"/>
    <w:rsid w:val="1672E2EB"/>
    <w:rsid w:val="1683832F"/>
    <w:rsid w:val="169A9F87"/>
    <w:rsid w:val="16AED436"/>
    <w:rsid w:val="16C9C900"/>
    <w:rsid w:val="16D486CD"/>
    <w:rsid w:val="1703318C"/>
    <w:rsid w:val="1707619B"/>
    <w:rsid w:val="17313A4C"/>
    <w:rsid w:val="1732E0A9"/>
    <w:rsid w:val="1773F847"/>
    <w:rsid w:val="17929384"/>
    <w:rsid w:val="17A8540A"/>
    <w:rsid w:val="17EEA8FD"/>
    <w:rsid w:val="18140269"/>
    <w:rsid w:val="1816943D"/>
    <w:rsid w:val="181EB50E"/>
    <w:rsid w:val="18315636"/>
    <w:rsid w:val="184190E7"/>
    <w:rsid w:val="18528F78"/>
    <w:rsid w:val="18934351"/>
    <w:rsid w:val="18B9944B"/>
    <w:rsid w:val="18DB22DE"/>
    <w:rsid w:val="18F82B98"/>
    <w:rsid w:val="19125A7A"/>
    <w:rsid w:val="191AE282"/>
    <w:rsid w:val="191FD6EE"/>
    <w:rsid w:val="19383F0E"/>
    <w:rsid w:val="1940AEEF"/>
    <w:rsid w:val="194E1B24"/>
    <w:rsid w:val="1956113F"/>
    <w:rsid w:val="196885B1"/>
    <w:rsid w:val="1978375B"/>
    <w:rsid w:val="1992EF91"/>
    <w:rsid w:val="19FAD1F5"/>
    <w:rsid w:val="1A0250F8"/>
    <w:rsid w:val="1A0DE5AF"/>
    <w:rsid w:val="1A13C9F3"/>
    <w:rsid w:val="1A1CAD07"/>
    <w:rsid w:val="1A240711"/>
    <w:rsid w:val="1A571D7B"/>
    <w:rsid w:val="1A72AD33"/>
    <w:rsid w:val="1A9D11E8"/>
    <w:rsid w:val="1AB4E597"/>
    <w:rsid w:val="1AD37016"/>
    <w:rsid w:val="1AD3988E"/>
    <w:rsid w:val="1ADD846B"/>
    <w:rsid w:val="1B174F7D"/>
    <w:rsid w:val="1B2DD894"/>
    <w:rsid w:val="1B898021"/>
    <w:rsid w:val="1BBEB7D5"/>
    <w:rsid w:val="1BCE3600"/>
    <w:rsid w:val="1BEEBE36"/>
    <w:rsid w:val="1C134C08"/>
    <w:rsid w:val="1C2D37E3"/>
    <w:rsid w:val="1C54192F"/>
    <w:rsid w:val="1C6F4790"/>
    <w:rsid w:val="1C70F455"/>
    <w:rsid w:val="1C93C6E0"/>
    <w:rsid w:val="1CBE535E"/>
    <w:rsid w:val="1CCEE370"/>
    <w:rsid w:val="1CE1E560"/>
    <w:rsid w:val="1D000048"/>
    <w:rsid w:val="1D0BCBD4"/>
    <w:rsid w:val="1D1A39F2"/>
    <w:rsid w:val="1D3F9C86"/>
    <w:rsid w:val="1D46C55E"/>
    <w:rsid w:val="1D5123EE"/>
    <w:rsid w:val="1D6447D9"/>
    <w:rsid w:val="1D772B8A"/>
    <w:rsid w:val="1DA96521"/>
    <w:rsid w:val="1DB00BBB"/>
    <w:rsid w:val="1DDAC8E3"/>
    <w:rsid w:val="1E164B70"/>
    <w:rsid w:val="1E23ACDF"/>
    <w:rsid w:val="1E38B113"/>
    <w:rsid w:val="1E677824"/>
    <w:rsid w:val="1E6C5278"/>
    <w:rsid w:val="1E859426"/>
    <w:rsid w:val="1E8F7A59"/>
    <w:rsid w:val="1E9745B2"/>
    <w:rsid w:val="1E989B62"/>
    <w:rsid w:val="1E9906BD"/>
    <w:rsid w:val="1EA2C2ED"/>
    <w:rsid w:val="1EAA71A3"/>
    <w:rsid w:val="1EC5B2DC"/>
    <w:rsid w:val="1EE8DD99"/>
    <w:rsid w:val="1EFA1134"/>
    <w:rsid w:val="1F04513B"/>
    <w:rsid w:val="1F04A5B1"/>
    <w:rsid w:val="1F0553D4"/>
    <w:rsid w:val="1F19E722"/>
    <w:rsid w:val="1F34509C"/>
    <w:rsid w:val="1F44B34B"/>
    <w:rsid w:val="1F64817A"/>
    <w:rsid w:val="1F94418E"/>
    <w:rsid w:val="1F947254"/>
    <w:rsid w:val="1F9B15D8"/>
    <w:rsid w:val="1FCDE04E"/>
    <w:rsid w:val="1FD51A9E"/>
    <w:rsid w:val="1FE8A5E3"/>
    <w:rsid w:val="1FED41AB"/>
    <w:rsid w:val="20000C78"/>
    <w:rsid w:val="201BB17B"/>
    <w:rsid w:val="202ECBDE"/>
    <w:rsid w:val="2043047E"/>
    <w:rsid w:val="209F8F5B"/>
    <w:rsid w:val="20A08C5D"/>
    <w:rsid w:val="20AB3BAD"/>
    <w:rsid w:val="20AFE86B"/>
    <w:rsid w:val="21A3FBA1"/>
    <w:rsid w:val="21E899EB"/>
    <w:rsid w:val="21EF9C6C"/>
    <w:rsid w:val="2220F00B"/>
    <w:rsid w:val="222594C9"/>
    <w:rsid w:val="223B6389"/>
    <w:rsid w:val="2246C4E3"/>
    <w:rsid w:val="2267DF96"/>
    <w:rsid w:val="22843E1A"/>
    <w:rsid w:val="229F347C"/>
    <w:rsid w:val="22F4F1B8"/>
    <w:rsid w:val="22F9863E"/>
    <w:rsid w:val="2370D674"/>
    <w:rsid w:val="237BC609"/>
    <w:rsid w:val="2392D7CC"/>
    <w:rsid w:val="23968AFA"/>
    <w:rsid w:val="23A3698C"/>
    <w:rsid w:val="23C3F4C3"/>
    <w:rsid w:val="23D7BDDB"/>
    <w:rsid w:val="2422DE5D"/>
    <w:rsid w:val="242DB5D8"/>
    <w:rsid w:val="2458684F"/>
    <w:rsid w:val="246E5C40"/>
    <w:rsid w:val="2476F402"/>
    <w:rsid w:val="247FB378"/>
    <w:rsid w:val="24948678"/>
    <w:rsid w:val="24AE896B"/>
    <w:rsid w:val="24E85BF0"/>
    <w:rsid w:val="2508A0DB"/>
    <w:rsid w:val="251A0794"/>
    <w:rsid w:val="253ADBFF"/>
    <w:rsid w:val="254BFDE5"/>
    <w:rsid w:val="254C4792"/>
    <w:rsid w:val="254E50D3"/>
    <w:rsid w:val="25B11AD4"/>
    <w:rsid w:val="25C92D97"/>
    <w:rsid w:val="25D3E389"/>
    <w:rsid w:val="260284C9"/>
    <w:rsid w:val="265B7793"/>
    <w:rsid w:val="2697B69E"/>
    <w:rsid w:val="2699BDCD"/>
    <w:rsid w:val="269EFA48"/>
    <w:rsid w:val="26A6EB48"/>
    <w:rsid w:val="26B17338"/>
    <w:rsid w:val="26CB4454"/>
    <w:rsid w:val="26D511C8"/>
    <w:rsid w:val="26FDF354"/>
    <w:rsid w:val="270CCA5F"/>
    <w:rsid w:val="271B2321"/>
    <w:rsid w:val="27364605"/>
    <w:rsid w:val="273C56C7"/>
    <w:rsid w:val="27472E4E"/>
    <w:rsid w:val="2752EF13"/>
    <w:rsid w:val="27582E46"/>
    <w:rsid w:val="27749FC4"/>
    <w:rsid w:val="278090C6"/>
    <w:rsid w:val="279B3826"/>
    <w:rsid w:val="27D4DA47"/>
    <w:rsid w:val="280D2710"/>
    <w:rsid w:val="284548DB"/>
    <w:rsid w:val="2856947E"/>
    <w:rsid w:val="28596972"/>
    <w:rsid w:val="286176F3"/>
    <w:rsid w:val="2875C92F"/>
    <w:rsid w:val="28908411"/>
    <w:rsid w:val="2893C25C"/>
    <w:rsid w:val="28B0FA61"/>
    <w:rsid w:val="29011038"/>
    <w:rsid w:val="291AEB05"/>
    <w:rsid w:val="291EB61D"/>
    <w:rsid w:val="2964AD33"/>
    <w:rsid w:val="296DDF9F"/>
    <w:rsid w:val="29B04020"/>
    <w:rsid w:val="29BD536C"/>
    <w:rsid w:val="29F1C517"/>
    <w:rsid w:val="2A24E588"/>
    <w:rsid w:val="2A286913"/>
    <w:rsid w:val="2A29BA91"/>
    <w:rsid w:val="2A2BFD24"/>
    <w:rsid w:val="2A4B50D4"/>
    <w:rsid w:val="2A4B9E61"/>
    <w:rsid w:val="2A7080B4"/>
    <w:rsid w:val="2A74BD31"/>
    <w:rsid w:val="2A877046"/>
    <w:rsid w:val="2A8C95C2"/>
    <w:rsid w:val="2A9555A5"/>
    <w:rsid w:val="2A98068B"/>
    <w:rsid w:val="2AB64D94"/>
    <w:rsid w:val="2AE164C4"/>
    <w:rsid w:val="2AE1935E"/>
    <w:rsid w:val="2AE4C068"/>
    <w:rsid w:val="2AE9EF6D"/>
    <w:rsid w:val="2B54A390"/>
    <w:rsid w:val="2B54CACF"/>
    <w:rsid w:val="2B8964FC"/>
    <w:rsid w:val="2BBE380D"/>
    <w:rsid w:val="2BC1DF1F"/>
    <w:rsid w:val="2BC34A5E"/>
    <w:rsid w:val="2BC4779A"/>
    <w:rsid w:val="2BCEBAE3"/>
    <w:rsid w:val="2BDAF2BF"/>
    <w:rsid w:val="2BFC4EFB"/>
    <w:rsid w:val="2C013C4E"/>
    <w:rsid w:val="2C249F53"/>
    <w:rsid w:val="2C68259C"/>
    <w:rsid w:val="2CD4B5E9"/>
    <w:rsid w:val="2CFD254D"/>
    <w:rsid w:val="2D0BD253"/>
    <w:rsid w:val="2D230CE4"/>
    <w:rsid w:val="2D3ABBE6"/>
    <w:rsid w:val="2D4F3001"/>
    <w:rsid w:val="2D7EB26D"/>
    <w:rsid w:val="2DB9B2AC"/>
    <w:rsid w:val="2DC09EBD"/>
    <w:rsid w:val="2DC5E688"/>
    <w:rsid w:val="2DF3785E"/>
    <w:rsid w:val="2DFC919F"/>
    <w:rsid w:val="2E133DD4"/>
    <w:rsid w:val="2E229767"/>
    <w:rsid w:val="2E2A2797"/>
    <w:rsid w:val="2E3846CF"/>
    <w:rsid w:val="2E46C1EF"/>
    <w:rsid w:val="2E583219"/>
    <w:rsid w:val="2E7CE568"/>
    <w:rsid w:val="2E851B87"/>
    <w:rsid w:val="2E9E5D3F"/>
    <w:rsid w:val="2EA60E10"/>
    <w:rsid w:val="2EBE7B93"/>
    <w:rsid w:val="2EE99881"/>
    <w:rsid w:val="2F114FA3"/>
    <w:rsid w:val="2F2C8339"/>
    <w:rsid w:val="2F4383CA"/>
    <w:rsid w:val="2F6492B1"/>
    <w:rsid w:val="2F6F0C50"/>
    <w:rsid w:val="2F80908A"/>
    <w:rsid w:val="2F824A63"/>
    <w:rsid w:val="2F900EF9"/>
    <w:rsid w:val="2F9A9C9C"/>
    <w:rsid w:val="2FBB0D6C"/>
    <w:rsid w:val="2FBB678A"/>
    <w:rsid w:val="2FCC8F63"/>
    <w:rsid w:val="2FE90F60"/>
    <w:rsid w:val="3011301F"/>
    <w:rsid w:val="301DA736"/>
    <w:rsid w:val="30383EE6"/>
    <w:rsid w:val="303F115A"/>
    <w:rsid w:val="3044BF3F"/>
    <w:rsid w:val="30894483"/>
    <w:rsid w:val="309D5C05"/>
    <w:rsid w:val="30F67B09"/>
    <w:rsid w:val="3111374F"/>
    <w:rsid w:val="3116AB94"/>
    <w:rsid w:val="31178C58"/>
    <w:rsid w:val="31351535"/>
    <w:rsid w:val="317056BC"/>
    <w:rsid w:val="3174B485"/>
    <w:rsid w:val="318DFA4D"/>
    <w:rsid w:val="31904AA4"/>
    <w:rsid w:val="3191B37D"/>
    <w:rsid w:val="31960F86"/>
    <w:rsid w:val="319DBC70"/>
    <w:rsid w:val="31B99DC9"/>
    <w:rsid w:val="31C3447B"/>
    <w:rsid w:val="31D50871"/>
    <w:rsid w:val="31D92D1C"/>
    <w:rsid w:val="31EBF19E"/>
    <w:rsid w:val="321BE760"/>
    <w:rsid w:val="322EAB26"/>
    <w:rsid w:val="3235D923"/>
    <w:rsid w:val="323F843B"/>
    <w:rsid w:val="325CCBCD"/>
    <w:rsid w:val="325DF21E"/>
    <w:rsid w:val="32CAA358"/>
    <w:rsid w:val="32EEE797"/>
    <w:rsid w:val="331549DD"/>
    <w:rsid w:val="332366E2"/>
    <w:rsid w:val="332367FF"/>
    <w:rsid w:val="3351FA28"/>
    <w:rsid w:val="33D32CC3"/>
    <w:rsid w:val="33EDCAC3"/>
    <w:rsid w:val="33F005C9"/>
    <w:rsid w:val="33FDB357"/>
    <w:rsid w:val="33FEE573"/>
    <w:rsid w:val="343C2B9A"/>
    <w:rsid w:val="3440DA82"/>
    <w:rsid w:val="344CB6FF"/>
    <w:rsid w:val="344D06D5"/>
    <w:rsid w:val="344D4B56"/>
    <w:rsid w:val="346A7CBF"/>
    <w:rsid w:val="348ABF77"/>
    <w:rsid w:val="348F9197"/>
    <w:rsid w:val="34997F06"/>
    <w:rsid w:val="349B7DC4"/>
    <w:rsid w:val="34D119BF"/>
    <w:rsid w:val="34E955FE"/>
    <w:rsid w:val="34E99459"/>
    <w:rsid w:val="34F3B84B"/>
    <w:rsid w:val="3510EF51"/>
    <w:rsid w:val="3516C6D1"/>
    <w:rsid w:val="3527C354"/>
    <w:rsid w:val="35468211"/>
    <w:rsid w:val="35825637"/>
    <w:rsid w:val="36090B3B"/>
    <w:rsid w:val="36379F03"/>
    <w:rsid w:val="3657B58E"/>
    <w:rsid w:val="36B04821"/>
    <w:rsid w:val="36C3A6BE"/>
    <w:rsid w:val="36D04BCD"/>
    <w:rsid w:val="36E414DE"/>
    <w:rsid w:val="37410EA8"/>
    <w:rsid w:val="375CB029"/>
    <w:rsid w:val="37AA2085"/>
    <w:rsid w:val="37E588CA"/>
    <w:rsid w:val="37F5C3D4"/>
    <w:rsid w:val="380C9BEF"/>
    <w:rsid w:val="383A4931"/>
    <w:rsid w:val="38684C07"/>
    <w:rsid w:val="38A6C6E9"/>
    <w:rsid w:val="38A9E0E5"/>
    <w:rsid w:val="38C14381"/>
    <w:rsid w:val="38F34C87"/>
    <w:rsid w:val="38FD791F"/>
    <w:rsid w:val="391628A1"/>
    <w:rsid w:val="39296E1A"/>
    <w:rsid w:val="392B40E9"/>
    <w:rsid w:val="39481B70"/>
    <w:rsid w:val="395780D2"/>
    <w:rsid w:val="39664248"/>
    <w:rsid w:val="3999BF89"/>
    <w:rsid w:val="39BBFE65"/>
    <w:rsid w:val="39D702E2"/>
    <w:rsid w:val="3A03C9DF"/>
    <w:rsid w:val="3A0C3AE9"/>
    <w:rsid w:val="3A11C613"/>
    <w:rsid w:val="3A1AB1A6"/>
    <w:rsid w:val="3A30160C"/>
    <w:rsid w:val="3A4E4E11"/>
    <w:rsid w:val="3A6D969F"/>
    <w:rsid w:val="3AACFDA8"/>
    <w:rsid w:val="3ADA79DF"/>
    <w:rsid w:val="3AE972BD"/>
    <w:rsid w:val="3AFB33E4"/>
    <w:rsid w:val="3B0EB86D"/>
    <w:rsid w:val="3B121B0A"/>
    <w:rsid w:val="3B2842A3"/>
    <w:rsid w:val="3B3C87B9"/>
    <w:rsid w:val="3B72A2FB"/>
    <w:rsid w:val="3B768DD1"/>
    <w:rsid w:val="3B9834F1"/>
    <w:rsid w:val="3B987AA9"/>
    <w:rsid w:val="3BA2DAC9"/>
    <w:rsid w:val="3BA8EFBA"/>
    <w:rsid w:val="3BD36301"/>
    <w:rsid w:val="3BEEB22A"/>
    <w:rsid w:val="3C0C99B7"/>
    <w:rsid w:val="3C14FAD5"/>
    <w:rsid w:val="3C1A941B"/>
    <w:rsid w:val="3C2521B3"/>
    <w:rsid w:val="3C461BD2"/>
    <w:rsid w:val="3C5C8159"/>
    <w:rsid w:val="3CB54AA2"/>
    <w:rsid w:val="3CB8CFB6"/>
    <w:rsid w:val="3CBECDBD"/>
    <w:rsid w:val="3CC15FFA"/>
    <w:rsid w:val="3CC3DC22"/>
    <w:rsid w:val="3CE6F839"/>
    <w:rsid w:val="3CEE6D98"/>
    <w:rsid w:val="3CFD8B94"/>
    <w:rsid w:val="3D058D4C"/>
    <w:rsid w:val="3D14902F"/>
    <w:rsid w:val="3D5413DF"/>
    <w:rsid w:val="3D6EF59C"/>
    <w:rsid w:val="3D895379"/>
    <w:rsid w:val="3D89A0F5"/>
    <w:rsid w:val="3DE692C4"/>
    <w:rsid w:val="3E39AA43"/>
    <w:rsid w:val="3E862302"/>
    <w:rsid w:val="3E9EFD40"/>
    <w:rsid w:val="3EB772B9"/>
    <w:rsid w:val="3EBD796D"/>
    <w:rsid w:val="3EC98F88"/>
    <w:rsid w:val="3EE2CC2A"/>
    <w:rsid w:val="3EF3ED34"/>
    <w:rsid w:val="3F186028"/>
    <w:rsid w:val="3F246DF5"/>
    <w:rsid w:val="3F39AD7D"/>
    <w:rsid w:val="3F3A0BF7"/>
    <w:rsid w:val="3F503F99"/>
    <w:rsid w:val="3F56BAC1"/>
    <w:rsid w:val="3F5D6FCF"/>
    <w:rsid w:val="3F74834A"/>
    <w:rsid w:val="3F7A4569"/>
    <w:rsid w:val="3FC45958"/>
    <w:rsid w:val="3FC7D587"/>
    <w:rsid w:val="3FD7C299"/>
    <w:rsid w:val="3FF978DD"/>
    <w:rsid w:val="4011A87A"/>
    <w:rsid w:val="40199300"/>
    <w:rsid w:val="403CE987"/>
    <w:rsid w:val="408D0851"/>
    <w:rsid w:val="40B9B548"/>
    <w:rsid w:val="41031B19"/>
    <w:rsid w:val="41037708"/>
    <w:rsid w:val="41154C23"/>
    <w:rsid w:val="41190491"/>
    <w:rsid w:val="411B49A2"/>
    <w:rsid w:val="41240D57"/>
    <w:rsid w:val="412EB9A5"/>
    <w:rsid w:val="41335F43"/>
    <w:rsid w:val="4134AE23"/>
    <w:rsid w:val="41474572"/>
    <w:rsid w:val="417C27AB"/>
    <w:rsid w:val="418B1A5E"/>
    <w:rsid w:val="418B8BC0"/>
    <w:rsid w:val="41B7AF9A"/>
    <w:rsid w:val="41DB14BC"/>
    <w:rsid w:val="424E6496"/>
    <w:rsid w:val="42541A31"/>
    <w:rsid w:val="427375B5"/>
    <w:rsid w:val="427443F9"/>
    <w:rsid w:val="42ACD1C8"/>
    <w:rsid w:val="42C5A401"/>
    <w:rsid w:val="42C90789"/>
    <w:rsid w:val="42CA0C76"/>
    <w:rsid w:val="42D10419"/>
    <w:rsid w:val="42D498C6"/>
    <w:rsid w:val="42F24620"/>
    <w:rsid w:val="42F4D518"/>
    <w:rsid w:val="4303AEC2"/>
    <w:rsid w:val="4303F2FE"/>
    <w:rsid w:val="4327254B"/>
    <w:rsid w:val="433CC846"/>
    <w:rsid w:val="439FE4D4"/>
    <w:rsid w:val="43C62D8D"/>
    <w:rsid w:val="43D6641A"/>
    <w:rsid w:val="43E86880"/>
    <w:rsid w:val="43F85F75"/>
    <w:rsid w:val="43FF1016"/>
    <w:rsid w:val="4410B1E6"/>
    <w:rsid w:val="4416997C"/>
    <w:rsid w:val="4417F30C"/>
    <w:rsid w:val="44332F9F"/>
    <w:rsid w:val="447A0D05"/>
    <w:rsid w:val="447F2AFC"/>
    <w:rsid w:val="4484954C"/>
    <w:rsid w:val="449929A1"/>
    <w:rsid w:val="449F358C"/>
    <w:rsid w:val="44D0E7E7"/>
    <w:rsid w:val="44F0526C"/>
    <w:rsid w:val="44F9B42B"/>
    <w:rsid w:val="4537CC92"/>
    <w:rsid w:val="45662749"/>
    <w:rsid w:val="458A5835"/>
    <w:rsid w:val="4597EF38"/>
    <w:rsid w:val="45C63598"/>
    <w:rsid w:val="45F5F45B"/>
    <w:rsid w:val="4618C48A"/>
    <w:rsid w:val="46374461"/>
    <w:rsid w:val="4637B66E"/>
    <w:rsid w:val="46398BAB"/>
    <w:rsid w:val="4658DCB6"/>
    <w:rsid w:val="466F0F2A"/>
    <w:rsid w:val="4675AE61"/>
    <w:rsid w:val="468D0CF8"/>
    <w:rsid w:val="469374AE"/>
    <w:rsid w:val="46C3A4A7"/>
    <w:rsid w:val="46D96F06"/>
    <w:rsid w:val="46DCB044"/>
    <w:rsid w:val="46FD23A8"/>
    <w:rsid w:val="473458F8"/>
    <w:rsid w:val="475A6B4E"/>
    <w:rsid w:val="475A9476"/>
    <w:rsid w:val="475AC0AC"/>
    <w:rsid w:val="476BAE51"/>
    <w:rsid w:val="47794CBB"/>
    <w:rsid w:val="477E8960"/>
    <w:rsid w:val="4792E05A"/>
    <w:rsid w:val="479B5672"/>
    <w:rsid w:val="47C195DF"/>
    <w:rsid w:val="47E41A91"/>
    <w:rsid w:val="47FA5F3F"/>
    <w:rsid w:val="487434BF"/>
    <w:rsid w:val="487F22F8"/>
    <w:rsid w:val="488DFFFD"/>
    <w:rsid w:val="48D46C33"/>
    <w:rsid w:val="48EF57BC"/>
    <w:rsid w:val="48EFFBD6"/>
    <w:rsid w:val="4917151D"/>
    <w:rsid w:val="492CB11E"/>
    <w:rsid w:val="496DEC47"/>
    <w:rsid w:val="49D7AF8B"/>
    <w:rsid w:val="49DC2C7F"/>
    <w:rsid w:val="49E3896A"/>
    <w:rsid w:val="49F749CC"/>
    <w:rsid w:val="49FA46CB"/>
    <w:rsid w:val="4A146053"/>
    <w:rsid w:val="4A17BEE5"/>
    <w:rsid w:val="4A255531"/>
    <w:rsid w:val="4A7507B9"/>
    <w:rsid w:val="4ABCC4F1"/>
    <w:rsid w:val="4B0D7C1C"/>
    <w:rsid w:val="4B0F05A3"/>
    <w:rsid w:val="4B18ACD9"/>
    <w:rsid w:val="4B5C97EF"/>
    <w:rsid w:val="4B5F4C27"/>
    <w:rsid w:val="4B6431A7"/>
    <w:rsid w:val="4B6A8BC7"/>
    <w:rsid w:val="4B933695"/>
    <w:rsid w:val="4BC2C14B"/>
    <w:rsid w:val="4BEE9295"/>
    <w:rsid w:val="4C156C59"/>
    <w:rsid w:val="4C1770FA"/>
    <w:rsid w:val="4C2F7C93"/>
    <w:rsid w:val="4C311E38"/>
    <w:rsid w:val="4C3D8888"/>
    <w:rsid w:val="4C4C2436"/>
    <w:rsid w:val="4C5187C4"/>
    <w:rsid w:val="4C639D40"/>
    <w:rsid w:val="4C91092B"/>
    <w:rsid w:val="4CAED4AE"/>
    <w:rsid w:val="4CB8C986"/>
    <w:rsid w:val="4CCE1EA5"/>
    <w:rsid w:val="4D089034"/>
    <w:rsid w:val="4D2DF325"/>
    <w:rsid w:val="4D4C6914"/>
    <w:rsid w:val="4D61395D"/>
    <w:rsid w:val="4D7199B1"/>
    <w:rsid w:val="4D7C148B"/>
    <w:rsid w:val="4DA4D15F"/>
    <w:rsid w:val="4DB1A371"/>
    <w:rsid w:val="4DBB5D83"/>
    <w:rsid w:val="4DEF03A5"/>
    <w:rsid w:val="4E018B94"/>
    <w:rsid w:val="4E2E1879"/>
    <w:rsid w:val="4E598BAD"/>
    <w:rsid w:val="4E722AF5"/>
    <w:rsid w:val="4E79AC82"/>
    <w:rsid w:val="4EB116D9"/>
    <w:rsid w:val="4EDCA522"/>
    <w:rsid w:val="4EEA2673"/>
    <w:rsid w:val="4F31E405"/>
    <w:rsid w:val="4F447552"/>
    <w:rsid w:val="4F49CBFD"/>
    <w:rsid w:val="4F5D7706"/>
    <w:rsid w:val="4F614213"/>
    <w:rsid w:val="4F6EFAA4"/>
    <w:rsid w:val="4FD7AEC2"/>
    <w:rsid w:val="4FFC6797"/>
    <w:rsid w:val="5029CF7C"/>
    <w:rsid w:val="50565D99"/>
    <w:rsid w:val="5059FC84"/>
    <w:rsid w:val="50665E7C"/>
    <w:rsid w:val="506D354C"/>
    <w:rsid w:val="5077B0AD"/>
    <w:rsid w:val="507AFCF9"/>
    <w:rsid w:val="508CA66D"/>
    <w:rsid w:val="512AE9C7"/>
    <w:rsid w:val="51346E3C"/>
    <w:rsid w:val="51468A15"/>
    <w:rsid w:val="515D07FD"/>
    <w:rsid w:val="5165B76D"/>
    <w:rsid w:val="5196FF56"/>
    <w:rsid w:val="51AB2DDA"/>
    <w:rsid w:val="5221CC50"/>
    <w:rsid w:val="522272FB"/>
    <w:rsid w:val="5228C7C6"/>
    <w:rsid w:val="523346ED"/>
    <w:rsid w:val="523ABF95"/>
    <w:rsid w:val="5249CD31"/>
    <w:rsid w:val="5253532E"/>
    <w:rsid w:val="5262A6E7"/>
    <w:rsid w:val="528DA08B"/>
    <w:rsid w:val="5297C458"/>
    <w:rsid w:val="52AE7694"/>
    <w:rsid w:val="52C57970"/>
    <w:rsid w:val="52F0BE7B"/>
    <w:rsid w:val="5330E130"/>
    <w:rsid w:val="53389775"/>
    <w:rsid w:val="534C7DA1"/>
    <w:rsid w:val="5382DC35"/>
    <w:rsid w:val="53A596CA"/>
    <w:rsid w:val="53AFD5A5"/>
    <w:rsid w:val="53BE2E03"/>
    <w:rsid w:val="53C120DA"/>
    <w:rsid w:val="53C8BE2E"/>
    <w:rsid w:val="53D1F315"/>
    <w:rsid w:val="53D3B73F"/>
    <w:rsid w:val="53EECFD4"/>
    <w:rsid w:val="53FB4F9D"/>
    <w:rsid w:val="5444FA67"/>
    <w:rsid w:val="54E2C5E5"/>
    <w:rsid w:val="54F53047"/>
    <w:rsid w:val="54FACB2D"/>
    <w:rsid w:val="5515A661"/>
    <w:rsid w:val="552A8049"/>
    <w:rsid w:val="5536C044"/>
    <w:rsid w:val="5544F4E5"/>
    <w:rsid w:val="554F3058"/>
    <w:rsid w:val="5566D860"/>
    <w:rsid w:val="556A883F"/>
    <w:rsid w:val="5580E951"/>
    <w:rsid w:val="558965BC"/>
    <w:rsid w:val="55C34291"/>
    <w:rsid w:val="55E70F58"/>
    <w:rsid w:val="55F62C9B"/>
    <w:rsid w:val="560AAF4C"/>
    <w:rsid w:val="56126787"/>
    <w:rsid w:val="5627F398"/>
    <w:rsid w:val="562C4A1C"/>
    <w:rsid w:val="56468F82"/>
    <w:rsid w:val="564F6ECE"/>
    <w:rsid w:val="56B5A2CA"/>
    <w:rsid w:val="56BA95BD"/>
    <w:rsid w:val="56C78C96"/>
    <w:rsid w:val="56ECA9D4"/>
    <w:rsid w:val="57327240"/>
    <w:rsid w:val="573B73FF"/>
    <w:rsid w:val="575E8F64"/>
    <w:rsid w:val="5784653A"/>
    <w:rsid w:val="57A1D396"/>
    <w:rsid w:val="57A655F2"/>
    <w:rsid w:val="57AA0F91"/>
    <w:rsid w:val="57B34D86"/>
    <w:rsid w:val="57B7FF27"/>
    <w:rsid w:val="57BA6801"/>
    <w:rsid w:val="57CC67A9"/>
    <w:rsid w:val="57CD584F"/>
    <w:rsid w:val="57D9264F"/>
    <w:rsid w:val="57EAB798"/>
    <w:rsid w:val="5806B075"/>
    <w:rsid w:val="583D55AB"/>
    <w:rsid w:val="584D8964"/>
    <w:rsid w:val="5866BAB2"/>
    <w:rsid w:val="58782112"/>
    <w:rsid w:val="58926931"/>
    <w:rsid w:val="58A2C2D0"/>
    <w:rsid w:val="58DDC878"/>
    <w:rsid w:val="59557470"/>
    <w:rsid w:val="5996B84C"/>
    <w:rsid w:val="599C3F2F"/>
    <w:rsid w:val="59B7C51A"/>
    <w:rsid w:val="5A4ED278"/>
    <w:rsid w:val="5A6FA535"/>
    <w:rsid w:val="5A8BC8E9"/>
    <w:rsid w:val="5AABB6A5"/>
    <w:rsid w:val="5AB04700"/>
    <w:rsid w:val="5AE29BF1"/>
    <w:rsid w:val="5AE60B59"/>
    <w:rsid w:val="5AE8ECD8"/>
    <w:rsid w:val="5AF47F2D"/>
    <w:rsid w:val="5AF90CD6"/>
    <w:rsid w:val="5AFB5D89"/>
    <w:rsid w:val="5B2119F1"/>
    <w:rsid w:val="5B2DE49E"/>
    <w:rsid w:val="5B2E17A9"/>
    <w:rsid w:val="5B2FC6B7"/>
    <w:rsid w:val="5B46D492"/>
    <w:rsid w:val="5B6A5693"/>
    <w:rsid w:val="5B947F39"/>
    <w:rsid w:val="5BC72E22"/>
    <w:rsid w:val="5BD15FB8"/>
    <w:rsid w:val="5BD91FC8"/>
    <w:rsid w:val="5BF0C23D"/>
    <w:rsid w:val="5BF38EF0"/>
    <w:rsid w:val="5C1DDA4D"/>
    <w:rsid w:val="5C38E40E"/>
    <w:rsid w:val="5C5AC7D1"/>
    <w:rsid w:val="5CADF177"/>
    <w:rsid w:val="5CD01CC4"/>
    <w:rsid w:val="5D099331"/>
    <w:rsid w:val="5D09B270"/>
    <w:rsid w:val="5D129592"/>
    <w:rsid w:val="5D1D7603"/>
    <w:rsid w:val="5D1ED519"/>
    <w:rsid w:val="5D2CA23A"/>
    <w:rsid w:val="5D5AA3A1"/>
    <w:rsid w:val="5D713963"/>
    <w:rsid w:val="5D72C794"/>
    <w:rsid w:val="5D72F9EE"/>
    <w:rsid w:val="5D89EDCF"/>
    <w:rsid w:val="5D94AE48"/>
    <w:rsid w:val="5DA60F17"/>
    <w:rsid w:val="5DD66526"/>
    <w:rsid w:val="5DF334A7"/>
    <w:rsid w:val="5DF652CD"/>
    <w:rsid w:val="5E1A5232"/>
    <w:rsid w:val="5E2690BD"/>
    <w:rsid w:val="5E3E3CC3"/>
    <w:rsid w:val="5E3E8204"/>
    <w:rsid w:val="5E70EEE8"/>
    <w:rsid w:val="5E97B516"/>
    <w:rsid w:val="5EA7A7EC"/>
    <w:rsid w:val="5ED2779E"/>
    <w:rsid w:val="5EF9B853"/>
    <w:rsid w:val="5F2F266B"/>
    <w:rsid w:val="5F45C633"/>
    <w:rsid w:val="5F58D41A"/>
    <w:rsid w:val="5F6AF80C"/>
    <w:rsid w:val="5F8A81F4"/>
    <w:rsid w:val="5F9D3B7A"/>
    <w:rsid w:val="5FA55C64"/>
    <w:rsid w:val="5FBCA698"/>
    <w:rsid w:val="5FD50385"/>
    <w:rsid w:val="601FD20B"/>
    <w:rsid w:val="607FC18B"/>
    <w:rsid w:val="6081D48C"/>
    <w:rsid w:val="6098A026"/>
    <w:rsid w:val="60DF7BDA"/>
    <w:rsid w:val="60F8B41D"/>
    <w:rsid w:val="611CC339"/>
    <w:rsid w:val="611F95E2"/>
    <w:rsid w:val="61382F25"/>
    <w:rsid w:val="6159AFE7"/>
    <w:rsid w:val="61678FD7"/>
    <w:rsid w:val="6167CDA5"/>
    <w:rsid w:val="618F0C6C"/>
    <w:rsid w:val="618F2664"/>
    <w:rsid w:val="61A1B12D"/>
    <w:rsid w:val="61BBA411"/>
    <w:rsid w:val="61CC21F1"/>
    <w:rsid w:val="61CC5B11"/>
    <w:rsid w:val="62330FB7"/>
    <w:rsid w:val="6237574A"/>
    <w:rsid w:val="627C11B9"/>
    <w:rsid w:val="628ABB80"/>
    <w:rsid w:val="6332EE8E"/>
    <w:rsid w:val="633FE912"/>
    <w:rsid w:val="63439DC3"/>
    <w:rsid w:val="63475DEE"/>
    <w:rsid w:val="634E8A62"/>
    <w:rsid w:val="63555C1A"/>
    <w:rsid w:val="636F7CDC"/>
    <w:rsid w:val="6378C1A5"/>
    <w:rsid w:val="63BA37A6"/>
    <w:rsid w:val="63C2FC5E"/>
    <w:rsid w:val="63D24A62"/>
    <w:rsid w:val="63D56FA7"/>
    <w:rsid w:val="63DE28F1"/>
    <w:rsid w:val="63E02484"/>
    <w:rsid w:val="63FBEFF3"/>
    <w:rsid w:val="64114E96"/>
    <w:rsid w:val="6455437F"/>
    <w:rsid w:val="645FB376"/>
    <w:rsid w:val="647CBEC2"/>
    <w:rsid w:val="64A771EB"/>
    <w:rsid w:val="64B287A1"/>
    <w:rsid w:val="64C20C88"/>
    <w:rsid w:val="64F9C5BA"/>
    <w:rsid w:val="64FDC318"/>
    <w:rsid w:val="64FFA9D4"/>
    <w:rsid w:val="651094F5"/>
    <w:rsid w:val="65213970"/>
    <w:rsid w:val="652378C5"/>
    <w:rsid w:val="652A8CA5"/>
    <w:rsid w:val="652B63CE"/>
    <w:rsid w:val="6535FC63"/>
    <w:rsid w:val="653EC025"/>
    <w:rsid w:val="653F27E2"/>
    <w:rsid w:val="65628212"/>
    <w:rsid w:val="658FB9AF"/>
    <w:rsid w:val="6596A6C4"/>
    <w:rsid w:val="659CF09F"/>
    <w:rsid w:val="659F1682"/>
    <w:rsid w:val="65A76548"/>
    <w:rsid w:val="65AAF362"/>
    <w:rsid w:val="65E3FEB1"/>
    <w:rsid w:val="65E75D1C"/>
    <w:rsid w:val="65FE1273"/>
    <w:rsid w:val="66692A55"/>
    <w:rsid w:val="66705422"/>
    <w:rsid w:val="6684E194"/>
    <w:rsid w:val="6689F709"/>
    <w:rsid w:val="668AE67B"/>
    <w:rsid w:val="66A8CACC"/>
    <w:rsid w:val="66AA9197"/>
    <w:rsid w:val="66CA45C0"/>
    <w:rsid w:val="673CD60A"/>
    <w:rsid w:val="674270BF"/>
    <w:rsid w:val="675749BD"/>
    <w:rsid w:val="676122D5"/>
    <w:rsid w:val="6768AA9B"/>
    <w:rsid w:val="6794775E"/>
    <w:rsid w:val="67A96417"/>
    <w:rsid w:val="67D25723"/>
    <w:rsid w:val="67DF6C82"/>
    <w:rsid w:val="68034C02"/>
    <w:rsid w:val="681FD8FD"/>
    <w:rsid w:val="682DFC24"/>
    <w:rsid w:val="683F0CE5"/>
    <w:rsid w:val="6851B98C"/>
    <w:rsid w:val="685A20E5"/>
    <w:rsid w:val="68626604"/>
    <w:rsid w:val="68703DA1"/>
    <w:rsid w:val="689B586A"/>
    <w:rsid w:val="68CF9BD4"/>
    <w:rsid w:val="68D40F96"/>
    <w:rsid w:val="68F2A5C9"/>
    <w:rsid w:val="690A37A1"/>
    <w:rsid w:val="690D878D"/>
    <w:rsid w:val="693B87BF"/>
    <w:rsid w:val="696442AE"/>
    <w:rsid w:val="6981432F"/>
    <w:rsid w:val="698C9C14"/>
    <w:rsid w:val="698E9746"/>
    <w:rsid w:val="699494CE"/>
    <w:rsid w:val="69CD3B29"/>
    <w:rsid w:val="69DAAF3A"/>
    <w:rsid w:val="69F7BDC9"/>
    <w:rsid w:val="69FB02B0"/>
    <w:rsid w:val="69FDBDB6"/>
    <w:rsid w:val="6A63AFD0"/>
    <w:rsid w:val="6A78B7A5"/>
    <w:rsid w:val="6AA0A056"/>
    <w:rsid w:val="6AA37E9C"/>
    <w:rsid w:val="6AA89E95"/>
    <w:rsid w:val="6AAF33BA"/>
    <w:rsid w:val="6AB97687"/>
    <w:rsid w:val="6AC1F6DE"/>
    <w:rsid w:val="6AE77FCB"/>
    <w:rsid w:val="6AE9BB63"/>
    <w:rsid w:val="6B018EF8"/>
    <w:rsid w:val="6B197D9D"/>
    <w:rsid w:val="6B3157FC"/>
    <w:rsid w:val="6BBDE13D"/>
    <w:rsid w:val="6BBE17D0"/>
    <w:rsid w:val="6BC38495"/>
    <w:rsid w:val="6BCABDE6"/>
    <w:rsid w:val="6BD0EE3B"/>
    <w:rsid w:val="6BD2721F"/>
    <w:rsid w:val="6BE24F2C"/>
    <w:rsid w:val="6BEC3C08"/>
    <w:rsid w:val="6C0061F9"/>
    <w:rsid w:val="6C00DAD2"/>
    <w:rsid w:val="6C011721"/>
    <w:rsid w:val="6C19159F"/>
    <w:rsid w:val="6C66A3B6"/>
    <w:rsid w:val="6CDC6567"/>
    <w:rsid w:val="6D5577B0"/>
    <w:rsid w:val="6D9FFC17"/>
    <w:rsid w:val="6DD4CE47"/>
    <w:rsid w:val="6DD7194E"/>
    <w:rsid w:val="6DDC6ECC"/>
    <w:rsid w:val="6DDCAFA2"/>
    <w:rsid w:val="6E089FBC"/>
    <w:rsid w:val="6E248F58"/>
    <w:rsid w:val="6E50D63C"/>
    <w:rsid w:val="6E61C3F8"/>
    <w:rsid w:val="6E9A5698"/>
    <w:rsid w:val="6F0497E2"/>
    <w:rsid w:val="6F0D33D1"/>
    <w:rsid w:val="6F16CFB3"/>
    <w:rsid w:val="6F479B83"/>
    <w:rsid w:val="6F932E71"/>
    <w:rsid w:val="6FA4DAC6"/>
    <w:rsid w:val="6FB353F5"/>
    <w:rsid w:val="6FBD036E"/>
    <w:rsid w:val="6FBE0B59"/>
    <w:rsid w:val="6FC9BC29"/>
    <w:rsid w:val="6FDE2BD6"/>
    <w:rsid w:val="701D5D0C"/>
    <w:rsid w:val="701E4241"/>
    <w:rsid w:val="70205C86"/>
    <w:rsid w:val="703C3657"/>
    <w:rsid w:val="703F47C3"/>
    <w:rsid w:val="707A7AA0"/>
    <w:rsid w:val="70A677E4"/>
    <w:rsid w:val="70B26AA3"/>
    <w:rsid w:val="70D7BFFD"/>
    <w:rsid w:val="70E0DA07"/>
    <w:rsid w:val="70F40E9C"/>
    <w:rsid w:val="70F64437"/>
    <w:rsid w:val="7109681A"/>
    <w:rsid w:val="71270063"/>
    <w:rsid w:val="717F7C13"/>
    <w:rsid w:val="7198D0EC"/>
    <w:rsid w:val="71B81311"/>
    <w:rsid w:val="7222C998"/>
    <w:rsid w:val="72387FFF"/>
    <w:rsid w:val="724BCBB1"/>
    <w:rsid w:val="7259B683"/>
    <w:rsid w:val="7271ED30"/>
    <w:rsid w:val="7286BC5B"/>
    <w:rsid w:val="72A1C9BE"/>
    <w:rsid w:val="72A8AFE4"/>
    <w:rsid w:val="7308AC2D"/>
    <w:rsid w:val="73092BBE"/>
    <w:rsid w:val="732BA4B7"/>
    <w:rsid w:val="733302C6"/>
    <w:rsid w:val="733667BF"/>
    <w:rsid w:val="734885CC"/>
    <w:rsid w:val="735EE664"/>
    <w:rsid w:val="7365A68F"/>
    <w:rsid w:val="7381E0D2"/>
    <w:rsid w:val="73835376"/>
    <w:rsid w:val="73893288"/>
    <w:rsid w:val="738B1EA3"/>
    <w:rsid w:val="73903268"/>
    <w:rsid w:val="73AFE0F9"/>
    <w:rsid w:val="73BD0AE8"/>
    <w:rsid w:val="73FBCBA2"/>
    <w:rsid w:val="7415C1F1"/>
    <w:rsid w:val="742EC035"/>
    <w:rsid w:val="74313664"/>
    <w:rsid w:val="744E3476"/>
    <w:rsid w:val="74B69E25"/>
    <w:rsid w:val="74EF2F7A"/>
    <w:rsid w:val="74FF1798"/>
    <w:rsid w:val="753500B7"/>
    <w:rsid w:val="754C16A6"/>
    <w:rsid w:val="7566101C"/>
    <w:rsid w:val="7570AAB4"/>
    <w:rsid w:val="757433A3"/>
    <w:rsid w:val="7589156B"/>
    <w:rsid w:val="75992CC5"/>
    <w:rsid w:val="75C36D39"/>
    <w:rsid w:val="75D0919A"/>
    <w:rsid w:val="75D44458"/>
    <w:rsid w:val="75DD27CF"/>
    <w:rsid w:val="7618C801"/>
    <w:rsid w:val="761CEDF0"/>
    <w:rsid w:val="76456ADB"/>
    <w:rsid w:val="7656FE15"/>
    <w:rsid w:val="76900692"/>
    <w:rsid w:val="76C0BDA2"/>
    <w:rsid w:val="76F35C47"/>
    <w:rsid w:val="7742AF93"/>
    <w:rsid w:val="7753DD92"/>
    <w:rsid w:val="7772042E"/>
    <w:rsid w:val="77768257"/>
    <w:rsid w:val="7778F394"/>
    <w:rsid w:val="77D5B13D"/>
    <w:rsid w:val="77FF077B"/>
    <w:rsid w:val="7829794F"/>
    <w:rsid w:val="782C9DE4"/>
    <w:rsid w:val="7854CA04"/>
    <w:rsid w:val="785B1A39"/>
    <w:rsid w:val="78B4D417"/>
    <w:rsid w:val="78B8E7CD"/>
    <w:rsid w:val="78C27ACE"/>
    <w:rsid w:val="78E88367"/>
    <w:rsid w:val="78F02E37"/>
    <w:rsid w:val="79276DC3"/>
    <w:rsid w:val="793759A9"/>
    <w:rsid w:val="793825A8"/>
    <w:rsid w:val="7938EADD"/>
    <w:rsid w:val="793FDF75"/>
    <w:rsid w:val="794BC003"/>
    <w:rsid w:val="798F0307"/>
    <w:rsid w:val="7990338B"/>
    <w:rsid w:val="79B168A0"/>
    <w:rsid w:val="79CEE456"/>
    <w:rsid w:val="79FBE5F3"/>
    <w:rsid w:val="7A2374E6"/>
    <w:rsid w:val="7A80495B"/>
    <w:rsid w:val="7AF7385F"/>
    <w:rsid w:val="7AF7FCE6"/>
    <w:rsid w:val="7AFF239E"/>
    <w:rsid w:val="7B191626"/>
    <w:rsid w:val="7B31B1A4"/>
    <w:rsid w:val="7B486F19"/>
    <w:rsid w:val="7B550D5E"/>
    <w:rsid w:val="7B5DA583"/>
    <w:rsid w:val="7B994308"/>
    <w:rsid w:val="7BA5895B"/>
    <w:rsid w:val="7BA8F89B"/>
    <w:rsid w:val="7BCDBA20"/>
    <w:rsid w:val="7BD35410"/>
    <w:rsid w:val="7BDA832B"/>
    <w:rsid w:val="7BFAD960"/>
    <w:rsid w:val="7C21E2EF"/>
    <w:rsid w:val="7C6502AA"/>
    <w:rsid w:val="7C8ED5FF"/>
    <w:rsid w:val="7C9D6C33"/>
    <w:rsid w:val="7CA5674D"/>
    <w:rsid w:val="7CB0445A"/>
    <w:rsid w:val="7CDBF520"/>
    <w:rsid w:val="7CE49B0B"/>
    <w:rsid w:val="7D3D8DD6"/>
    <w:rsid w:val="7D417686"/>
    <w:rsid w:val="7D4B17B6"/>
    <w:rsid w:val="7D5173CB"/>
    <w:rsid w:val="7D59C85C"/>
    <w:rsid w:val="7D62F317"/>
    <w:rsid w:val="7D77BD68"/>
    <w:rsid w:val="7D798371"/>
    <w:rsid w:val="7DE4ACBB"/>
    <w:rsid w:val="7DF6ABF6"/>
    <w:rsid w:val="7DFA24C2"/>
    <w:rsid w:val="7DFC69F3"/>
    <w:rsid w:val="7E0A9F2B"/>
    <w:rsid w:val="7E3E438A"/>
    <w:rsid w:val="7E5FFE3A"/>
    <w:rsid w:val="7E8A0DD0"/>
    <w:rsid w:val="7EA780BE"/>
    <w:rsid w:val="7EAD677E"/>
    <w:rsid w:val="7EAFA408"/>
    <w:rsid w:val="7ED12646"/>
    <w:rsid w:val="7EDBCE21"/>
    <w:rsid w:val="7F17E65C"/>
    <w:rsid w:val="7F1C4BD6"/>
    <w:rsid w:val="7F2560E0"/>
    <w:rsid w:val="7F433470"/>
    <w:rsid w:val="7F632D3B"/>
    <w:rsid w:val="7F66ABE8"/>
    <w:rsid w:val="7F86CD50"/>
    <w:rsid w:val="7F8FAC0E"/>
    <w:rsid w:val="7F925AB9"/>
    <w:rsid w:val="7FA32A45"/>
    <w:rsid w:val="7FA9ED73"/>
    <w:rsid w:val="7FE513D8"/>
    <w:rsid w:val="7FF2278D"/>
    <w:rsid w:val="7FF77F1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D68CB9D"/>
  <w15:chartTrackingRefBased/>
  <w15:docId w15:val="{8B31440B-0155-4F79-851D-3FBADED47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8272C1"/>
    <w:pPr>
      <w:jc w:val="both"/>
    </w:pPr>
    <w:rPr>
      <w:rFonts w:ascii="Arial" w:hAnsi="Arial"/>
    </w:rPr>
  </w:style>
  <w:style w:type="paragraph" w:styleId="Naslov1">
    <w:name w:val="heading 1"/>
    <w:basedOn w:val="Navaden"/>
    <w:next w:val="Navaden"/>
    <w:qFormat/>
    <w:rsid w:val="00613DCD"/>
    <w:pPr>
      <w:keepNext/>
      <w:keepLines/>
      <w:jc w:val="center"/>
      <w:outlineLvl w:val="0"/>
    </w:pPr>
    <w:rPr>
      <w:b/>
      <w:kern w:val="28"/>
      <w:sz w:val="22"/>
      <w:szCs w:val="28"/>
    </w:rPr>
  </w:style>
  <w:style w:type="paragraph" w:styleId="Naslov2">
    <w:name w:val="heading 2"/>
    <w:basedOn w:val="Navaden"/>
    <w:next w:val="Navaden"/>
    <w:qFormat/>
    <w:rsid w:val="00452392"/>
    <w:pPr>
      <w:keepNext/>
      <w:keepLines/>
      <w:spacing w:before="480" w:after="240"/>
      <w:jc w:val="center"/>
      <w:outlineLvl w:val="1"/>
    </w:pPr>
    <w:rPr>
      <w:b/>
    </w:rPr>
  </w:style>
  <w:style w:type="paragraph" w:styleId="Naslov3">
    <w:name w:val="heading 3"/>
    <w:basedOn w:val="Navaden"/>
    <w:next w:val="Navaden"/>
    <w:qFormat/>
    <w:rsid w:val="00EB5F91"/>
    <w:pPr>
      <w:keepNext/>
      <w:keepLines/>
      <w:numPr>
        <w:numId w:val="45"/>
      </w:numPr>
      <w:tabs>
        <w:tab w:val="left" w:pos="454"/>
      </w:tabs>
      <w:spacing w:after="240"/>
      <w:jc w:val="center"/>
      <w:outlineLvl w:val="2"/>
    </w:pPr>
  </w:style>
  <w:style w:type="paragraph" w:styleId="Naslov4">
    <w:name w:val="heading 4"/>
    <w:basedOn w:val="Navaden"/>
    <w:next w:val="Navaden"/>
    <w:qFormat/>
    <w:pPr>
      <w:keepNext/>
      <w:spacing w:before="240" w:after="60"/>
      <w:outlineLvl w:val="3"/>
    </w:pPr>
    <w:rPr>
      <w:b/>
      <w:bCs/>
      <w:sz w:val="28"/>
      <w:szCs w:val="28"/>
    </w:rPr>
  </w:style>
  <w:style w:type="paragraph" w:styleId="Naslov5">
    <w:name w:val="heading 5"/>
    <w:basedOn w:val="Navaden"/>
    <w:next w:val="Navaden"/>
    <w:qFormat/>
    <w:pPr>
      <w:keepNext/>
      <w:jc w:val="center"/>
      <w:outlineLvl w:val="4"/>
    </w:pPr>
    <w:rPr>
      <w:b/>
      <w:bCs/>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pPr>
      <w:tabs>
        <w:tab w:val="center" w:pos="4536"/>
        <w:tab w:val="right" w:pos="9072"/>
      </w:tabs>
      <w:jc w:val="left"/>
    </w:pPr>
  </w:style>
  <w:style w:type="paragraph" w:customStyle="1" w:styleId="Nastevanje1">
    <w:name w:val="Nastevanje 1"/>
    <w:basedOn w:val="Navaden"/>
    <w:rsid w:val="006A4591"/>
    <w:pPr>
      <w:numPr>
        <w:numId w:val="5"/>
      </w:numPr>
      <w:tabs>
        <w:tab w:val="left" w:pos="567"/>
      </w:tabs>
    </w:pPr>
  </w:style>
  <w:style w:type="paragraph" w:styleId="Glava">
    <w:name w:val="header"/>
    <w:basedOn w:val="Navaden"/>
    <w:link w:val="GlavaZnak"/>
    <w:uiPriority w:val="99"/>
    <w:pPr>
      <w:jc w:val="right"/>
    </w:pPr>
    <w:rPr>
      <w:sz w:val="22"/>
    </w:rPr>
  </w:style>
  <w:style w:type="paragraph" w:customStyle="1" w:styleId="Zadeva">
    <w:name w:val="Zadeva"/>
    <w:basedOn w:val="Navaden"/>
    <w:next w:val="Navaden"/>
    <w:pPr>
      <w:tabs>
        <w:tab w:val="left" w:pos="1276"/>
      </w:tabs>
      <w:ind w:left="1276" w:hanging="1276"/>
      <w:jc w:val="left"/>
    </w:pPr>
    <w:rPr>
      <w:b/>
    </w:rPr>
  </w:style>
  <w:style w:type="character" w:styleId="tevilkastrani">
    <w:name w:val="page number"/>
    <w:basedOn w:val="Privzetapisavaodstavka"/>
  </w:style>
  <w:style w:type="paragraph" w:customStyle="1" w:styleId="Prazno">
    <w:name w:val="Prazno"/>
    <w:basedOn w:val="Navaden"/>
    <w:rPr>
      <w:sz w:val="16"/>
    </w:rPr>
  </w:style>
  <w:style w:type="paragraph" w:customStyle="1" w:styleId="Clen">
    <w:name w:val="Clen"/>
    <w:basedOn w:val="Navaden"/>
    <w:next w:val="Navaden"/>
    <w:rsid w:val="00360EFE"/>
    <w:pPr>
      <w:keepNext/>
      <w:keepLines/>
      <w:numPr>
        <w:numId w:val="23"/>
      </w:numPr>
      <w:spacing w:after="240"/>
      <w:jc w:val="center"/>
    </w:pPr>
  </w:style>
  <w:style w:type="table" w:styleId="Tabelamrea">
    <w:name w:val="Table Grid"/>
    <w:basedOn w:val="Navadnatabela"/>
    <w:rsid w:val="000941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Pr>
      <w:color w:val="0000FF"/>
      <w:u w:val="single"/>
    </w:rPr>
  </w:style>
  <w:style w:type="paragraph" w:styleId="Besedilooblaka">
    <w:name w:val="Balloon Text"/>
    <w:basedOn w:val="Navaden"/>
    <w:semiHidden/>
    <w:rsid w:val="00B0296D"/>
    <w:rPr>
      <w:rFonts w:ascii="Tahoma" w:hAnsi="Tahoma" w:cs="Tahoma"/>
      <w:sz w:val="16"/>
      <w:szCs w:val="16"/>
    </w:rPr>
  </w:style>
  <w:style w:type="paragraph" w:customStyle="1" w:styleId="Nastevanje2">
    <w:name w:val="Nastevanje 2"/>
    <w:basedOn w:val="Navaden"/>
    <w:rsid w:val="00AB717D"/>
    <w:pPr>
      <w:numPr>
        <w:numId w:val="44"/>
      </w:numPr>
      <w:ind w:left="851" w:hanging="284"/>
    </w:pPr>
  </w:style>
  <w:style w:type="character" w:styleId="Krepko">
    <w:name w:val="Strong"/>
    <w:qFormat/>
    <w:rsid w:val="008272C1"/>
    <w:rPr>
      <w:b/>
      <w:bCs/>
    </w:rPr>
  </w:style>
  <w:style w:type="paragraph" w:customStyle="1" w:styleId="NavadenPred">
    <w:name w:val="Navaden Pred"/>
    <w:basedOn w:val="Navaden"/>
    <w:rsid w:val="00360EFE"/>
    <w:pPr>
      <w:keepNext/>
    </w:pPr>
  </w:style>
  <w:style w:type="paragraph" w:styleId="Podpis">
    <w:name w:val="Signature"/>
    <w:basedOn w:val="Navaden"/>
    <w:rsid w:val="00362FFE"/>
    <w:pPr>
      <w:tabs>
        <w:tab w:val="center" w:pos="1985"/>
        <w:tab w:val="center" w:pos="7088"/>
      </w:tabs>
    </w:pPr>
  </w:style>
  <w:style w:type="character" w:styleId="Pripombasklic">
    <w:name w:val="annotation reference"/>
    <w:rsid w:val="00737093"/>
    <w:rPr>
      <w:sz w:val="16"/>
      <w:szCs w:val="16"/>
    </w:rPr>
  </w:style>
  <w:style w:type="paragraph" w:styleId="Pripombabesedilo">
    <w:name w:val="annotation text"/>
    <w:basedOn w:val="Navaden"/>
    <w:link w:val="PripombabesediloZnak"/>
    <w:rsid w:val="00737093"/>
    <w:rPr>
      <w:lang w:val="x-none" w:eastAsia="x-none"/>
    </w:rPr>
  </w:style>
  <w:style w:type="character" w:customStyle="1" w:styleId="PripombabesediloZnak">
    <w:name w:val="Pripomba – besedilo Znak"/>
    <w:link w:val="Pripombabesedilo"/>
    <w:rsid w:val="00737093"/>
    <w:rPr>
      <w:rFonts w:ascii="Arial" w:hAnsi="Arial"/>
    </w:rPr>
  </w:style>
  <w:style w:type="paragraph" w:styleId="Zadevapripombe">
    <w:name w:val="annotation subject"/>
    <w:basedOn w:val="Pripombabesedilo"/>
    <w:next w:val="Pripombabesedilo"/>
    <w:link w:val="ZadevapripombeZnak"/>
    <w:rsid w:val="00737093"/>
    <w:rPr>
      <w:b/>
      <w:bCs/>
    </w:rPr>
  </w:style>
  <w:style w:type="character" w:customStyle="1" w:styleId="ZadevapripombeZnak">
    <w:name w:val="Zadeva pripombe Znak"/>
    <w:link w:val="Zadevapripombe"/>
    <w:rsid w:val="00737093"/>
    <w:rPr>
      <w:rFonts w:ascii="Arial" w:hAnsi="Arial"/>
      <w:b/>
      <w:bCs/>
    </w:rPr>
  </w:style>
  <w:style w:type="paragraph" w:styleId="Odstavekseznama">
    <w:name w:val="List Paragraph"/>
    <w:basedOn w:val="Navaden"/>
    <w:uiPriority w:val="34"/>
    <w:qFormat/>
    <w:rsid w:val="00905BBD"/>
    <w:pPr>
      <w:tabs>
        <w:tab w:val="left" w:pos="567"/>
      </w:tabs>
      <w:spacing w:after="240"/>
      <w:ind w:left="567"/>
      <w:contextualSpacing/>
      <w:jc w:val="left"/>
    </w:pPr>
    <w:rPr>
      <w:rFonts w:eastAsia="Calibri"/>
      <w:szCs w:val="22"/>
      <w:lang w:eastAsia="en-US"/>
    </w:rPr>
  </w:style>
  <w:style w:type="character" w:customStyle="1" w:styleId="GlavaZnak">
    <w:name w:val="Glava Znak"/>
    <w:basedOn w:val="Privzetapisavaodstavka"/>
    <w:link w:val="Glava"/>
    <w:uiPriority w:val="99"/>
    <w:rsid w:val="00261A1B"/>
    <w:rPr>
      <w:rFonts w:ascii="Arial" w:hAnsi="Arial"/>
      <w:sz w:val="22"/>
    </w:rPr>
  </w:style>
  <w:style w:type="paragraph" w:styleId="Sprotnaopomba-besedilo">
    <w:name w:val="footnote text"/>
    <w:basedOn w:val="Navaden"/>
    <w:link w:val="Sprotnaopomba-besediloZnak"/>
    <w:rsid w:val="003E78C5"/>
  </w:style>
  <w:style w:type="character" w:customStyle="1" w:styleId="Sprotnaopomba-besediloZnak">
    <w:name w:val="Sprotna opomba - besedilo Znak"/>
    <w:basedOn w:val="Privzetapisavaodstavka"/>
    <w:link w:val="Sprotnaopomba-besedilo"/>
    <w:rsid w:val="003E78C5"/>
    <w:rPr>
      <w:rFonts w:ascii="Arial" w:hAnsi="Arial"/>
    </w:rPr>
  </w:style>
  <w:style w:type="character" w:styleId="Sprotnaopomba-sklic">
    <w:name w:val="footnote reference"/>
    <w:basedOn w:val="Privzetapisavaodstavka"/>
    <w:rsid w:val="003E78C5"/>
    <w:rPr>
      <w:vertAlign w:val="superscript"/>
    </w:rPr>
  </w:style>
  <w:style w:type="paragraph" w:styleId="Revizija">
    <w:name w:val="Revision"/>
    <w:hidden/>
    <w:uiPriority w:val="99"/>
    <w:semiHidden/>
    <w:rsid w:val="00CE16B8"/>
    <w:rPr>
      <w:rFonts w:ascii="Arial" w:hAnsi="Arial"/>
    </w:rPr>
  </w:style>
  <w:style w:type="paragraph" w:customStyle="1" w:styleId="Nastevanje15">
    <w:name w:val="Nastevanje 1 (5)"/>
    <w:basedOn w:val="NavadenPred"/>
    <w:rsid w:val="006A4591"/>
    <w:pPr>
      <w:keepNext w:val="0"/>
      <w:numPr>
        <w:numId w:val="43"/>
      </w:numPr>
    </w:pPr>
  </w:style>
  <w:style w:type="paragraph" w:customStyle="1" w:styleId="Navaden5">
    <w:name w:val="Navaden (5)"/>
    <w:basedOn w:val="Navaden"/>
    <w:rsid w:val="006A4591"/>
    <w:pPr>
      <w:ind w:left="284"/>
    </w:pPr>
  </w:style>
  <w:style w:type="paragraph" w:customStyle="1" w:styleId="NavadenPred5">
    <w:name w:val="Navaden Pred (5)"/>
    <w:basedOn w:val="NavadenPred"/>
    <w:rsid w:val="006A4591"/>
    <w:pPr>
      <w:ind w:left="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J:\TIRS\Predloge%2097\Dopi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E8C8524CE9CD0F449F03F9C085441256" ma:contentTypeVersion="4" ma:contentTypeDescription="Create a new document." ma:contentTypeScope="" ma:versionID="ef477a5b6aa5515da53a00229f0b17db">
  <xsd:schema xmlns:xsd="http://www.w3.org/2001/XMLSchema" xmlns:xs="http://www.w3.org/2001/XMLSchema" xmlns:p="http://schemas.microsoft.com/office/2006/metadata/properties" xmlns:ns2="5c65f73c-2431-4427-8ee8-184f262f2f50" targetNamespace="http://schemas.microsoft.com/office/2006/metadata/properties" ma:root="true" ma:fieldsID="68e4d1e65bb84aec003182b8d1429ab1" ns2:_="">
    <xsd:import namespace="5c65f73c-2431-4427-8ee8-184f262f2f5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65f73c-2431-4427-8ee8-184f262f2f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911035-958E-4FEB-9AF9-BEF8621AC1A4}">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5c65f73c-2431-4427-8ee8-184f262f2f50"/>
    <ds:schemaRef ds:uri="http://www.w3.org/XML/1998/namespace"/>
  </ds:schemaRefs>
</ds:datastoreItem>
</file>

<file path=customXml/itemProps2.xml><?xml version="1.0" encoding="utf-8"?>
<ds:datastoreItem xmlns:ds="http://schemas.openxmlformats.org/officeDocument/2006/customXml" ds:itemID="{735A1902-EE07-4B22-9044-559826D439E1}">
  <ds:schemaRefs>
    <ds:schemaRef ds:uri="http://schemas.openxmlformats.org/officeDocument/2006/bibliography"/>
  </ds:schemaRefs>
</ds:datastoreItem>
</file>

<file path=customXml/itemProps3.xml><?xml version="1.0" encoding="utf-8"?>
<ds:datastoreItem xmlns:ds="http://schemas.openxmlformats.org/officeDocument/2006/customXml" ds:itemID="{D6BB22EC-FC80-409C-A1E1-CE21D8583C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65f73c-2431-4427-8ee8-184f262f2f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D62D27-8F6C-448F-88CC-699445DC63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Dopis</Template>
  <TotalTime>249</TotalTime>
  <Pages>14</Pages>
  <Words>6204</Words>
  <Characters>36382</Characters>
  <Application>Microsoft Office Word</Application>
  <DocSecurity>0</DocSecurity>
  <Lines>303</Lines>
  <Paragraphs>85</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42501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Aleksander Golob</dc:creator>
  <cp:keywords/>
  <cp:lastModifiedBy>Polona Sopčič</cp:lastModifiedBy>
  <cp:revision>7</cp:revision>
  <cp:lastPrinted>2021-09-23T09:36:00Z</cp:lastPrinted>
  <dcterms:created xsi:type="dcterms:W3CDTF">2024-10-04T05:34:00Z</dcterms:created>
  <dcterms:modified xsi:type="dcterms:W3CDTF">2024-10-09T04:05:00Z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0x010100E8C8524CE9CD0F449F03F9C085441256</vt:lpwstr>
  </property>
</Properties>
</file>